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BEB" w:rsidRPr="0077223C" w:rsidRDefault="00151BEB" w:rsidP="0077223C">
      <w:pPr>
        <w:ind w:left="360"/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 w:rsidRPr="0077223C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151BEB" w:rsidRPr="00203244" w:rsidRDefault="00151BEB" w:rsidP="00151BE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151BEB" w:rsidRDefault="00151BEB" w:rsidP="00151BE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151BEB" w:rsidRPr="00326EC6" w:rsidRDefault="00151BEB" w:rsidP="00151BE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151BEB" w:rsidRPr="00326EC6" w:rsidRDefault="00151BEB" w:rsidP="00151BEB">
      <w:pPr>
        <w:rPr>
          <w:b/>
        </w:rPr>
      </w:pPr>
    </w:p>
    <w:p w:rsidR="00151BEB" w:rsidRPr="00203244" w:rsidRDefault="00151BEB" w:rsidP="00151BEB">
      <w:r w:rsidRPr="00203244">
        <w:t>Настоящим, __________________________________________________________________,</w:t>
      </w:r>
    </w:p>
    <w:p w:rsidR="00151BEB" w:rsidRPr="00203244" w:rsidRDefault="00151BEB" w:rsidP="00151BE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151BEB" w:rsidRPr="00203244" w:rsidRDefault="00151BEB" w:rsidP="00151BEB"/>
    <w:p w:rsidR="00151BEB" w:rsidRPr="00203244" w:rsidRDefault="00151BEB" w:rsidP="00151BEB">
      <w:r w:rsidRPr="00203244">
        <w:t>Адрес местонахождения (юридический адрес): ____________________________________,</w:t>
      </w:r>
    </w:p>
    <w:p w:rsidR="00151BEB" w:rsidRPr="00203244" w:rsidRDefault="00151BEB" w:rsidP="00151BEB"/>
    <w:p w:rsidR="00151BEB" w:rsidRPr="00203244" w:rsidRDefault="00151BEB" w:rsidP="00151BEB"/>
    <w:p w:rsidR="00151BEB" w:rsidRPr="00203244" w:rsidRDefault="00151BEB" w:rsidP="00151BEB">
      <w:r w:rsidRPr="00203244">
        <w:t>ИНН/КПП: __________________________________________________________________,</w:t>
      </w:r>
    </w:p>
    <w:p w:rsidR="00151BEB" w:rsidRPr="00203244" w:rsidRDefault="00151BEB" w:rsidP="00151BE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151BEB" w:rsidRPr="00203244" w:rsidRDefault="00151BEB" w:rsidP="00151BEB"/>
    <w:p w:rsidR="00151BEB" w:rsidRPr="00203244" w:rsidRDefault="00151BEB" w:rsidP="00151BEB">
      <w:r w:rsidRPr="00203244">
        <w:t xml:space="preserve">ОГРН: ______________________________________________________________________, </w:t>
      </w:r>
    </w:p>
    <w:p w:rsidR="00151BEB" w:rsidRPr="00203244" w:rsidRDefault="00151BEB" w:rsidP="00151BEB"/>
    <w:p w:rsidR="00151BEB" w:rsidRPr="00203244" w:rsidRDefault="00151BEB" w:rsidP="00151BEB">
      <w:pPr>
        <w:spacing w:line="276" w:lineRule="auto"/>
      </w:pPr>
    </w:p>
    <w:p w:rsidR="00151BEB" w:rsidRPr="00203244" w:rsidRDefault="00151BEB" w:rsidP="00151BEB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151BEB" w:rsidRPr="00203244" w:rsidRDefault="00151BEB" w:rsidP="00151BEB">
      <w:pPr>
        <w:spacing w:line="276" w:lineRule="auto"/>
      </w:pPr>
    </w:p>
    <w:p w:rsidR="00151BEB" w:rsidRPr="00203244" w:rsidRDefault="00151BEB" w:rsidP="00151BE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151BEB" w:rsidRPr="00203244" w:rsidRDefault="00151BEB" w:rsidP="00151BEB">
      <w:pPr>
        <w:spacing w:line="276" w:lineRule="auto"/>
        <w:rPr>
          <w:szCs w:val="22"/>
        </w:rPr>
      </w:pPr>
    </w:p>
    <w:p w:rsidR="00151BEB" w:rsidRPr="00203244" w:rsidRDefault="00151BEB" w:rsidP="00151BEB">
      <w:pPr>
        <w:spacing w:line="276" w:lineRule="auto"/>
        <w:rPr>
          <w:szCs w:val="22"/>
        </w:rPr>
      </w:pPr>
    </w:p>
    <w:p w:rsidR="00151BEB" w:rsidRPr="00203244" w:rsidRDefault="00151BEB" w:rsidP="00151BEB">
      <w:pPr>
        <w:spacing w:line="276" w:lineRule="auto"/>
        <w:rPr>
          <w:szCs w:val="22"/>
        </w:rPr>
      </w:pPr>
    </w:p>
    <w:p w:rsidR="00151BEB" w:rsidRPr="00203244" w:rsidRDefault="00151BEB" w:rsidP="00151BE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151BEB" w:rsidRPr="00203244" w:rsidRDefault="00151BEB" w:rsidP="00151BE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151BEB" w:rsidRPr="00203244" w:rsidRDefault="00151BEB" w:rsidP="00151BE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151BEB" w:rsidRPr="00203244" w:rsidRDefault="00151BEB" w:rsidP="00151BEB">
      <w:pPr>
        <w:spacing w:line="276" w:lineRule="auto"/>
      </w:pPr>
    </w:p>
    <w:p w:rsidR="00151BEB" w:rsidRPr="00203244" w:rsidRDefault="00151BEB" w:rsidP="00151BEB">
      <w:pPr>
        <w:rPr>
          <w:szCs w:val="22"/>
          <w:vertAlign w:val="superscript"/>
        </w:rPr>
      </w:pPr>
    </w:p>
    <w:p w:rsidR="00151BEB" w:rsidRPr="00203244" w:rsidRDefault="00151BEB" w:rsidP="00151BE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151BEB" w:rsidRPr="00203244" w:rsidRDefault="00151BEB" w:rsidP="00151BE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151BEB" w:rsidRPr="00203244" w:rsidRDefault="00151BEB" w:rsidP="00151BE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151BEB" w:rsidRPr="00203244" w:rsidRDefault="00151BEB" w:rsidP="00151BE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151BEB" w:rsidRPr="00203244" w:rsidRDefault="00151BEB" w:rsidP="00151BEB">
      <w:r>
        <w:t>______________________</w:t>
      </w:r>
      <w:r w:rsidRPr="00203244">
        <w:t>__________________________________________________________</w:t>
      </w:r>
    </w:p>
    <w:p w:rsidR="00151BEB" w:rsidRPr="00203244" w:rsidRDefault="00151BEB" w:rsidP="00151BE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151BEB" w:rsidRPr="00203244" w:rsidTr="0000183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51BEB" w:rsidRPr="00203244" w:rsidRDefault="00151BEB" w:rsidP="0000183E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151BEB" w:rsidRPr="00203244" w:rsidTr="0000183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51BEB" w:rsidRPr="00203244" w:rsidRDefault="00151BEB" w:rsidP="0000183E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151BEB" w:rsidRPr="00203244" w:rsidTr="0000183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1BEB" w:rsidRPr="003709C2" w:rsidRDefault="00151BEB" w:rsidP="0000183E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151BEB" w:rsidRPr="00203244" w:rsidTr="0000183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151BEB" w:rsidRPr="00203244" w:rsidTr="0000183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151BEB" w:rsidRPr="00203244" w:rsidRDefault="00151BEB" w:rsidP="0000183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151BEB" w:rsidRPr="00203244" w:rsidTr="0000183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51BEB" w:rsidRPr="00203244" w:rsidRDefault="00151BEB" w:rsidP="0000183E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151BEB" w:rsidRPr="00203244" w:rsidTr="0000183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1BEB" w:rsidRPr="003709C2" w:rsidRDefault="00151BEB" w:rsidP="0000183E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151BEB" w:rsidRPr="00203244" w:rsidTr="0000183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151BEB" w:rsidRPr="00203244" w:rsidRDefault="00151BEB" w:rsidP="0000183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151BEB" w:rsidRPr="00203244" w:rsidRDefault="00151BEB" w:rsidP="0000183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151BEB" w:rsidRPr="00203244" w:rsidTr="0000183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BEB" w:rsidRPr="00203244" w:rsidRDefault="00151BEB" w:rsidP="00151BE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151BEB" w:rsidRPr="00203244" w:rsidRDefault="00151BEB" w:rsidP="0000183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151BEB" w:rsidRPr="00203244" w:rsidTr="0000183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BEB" w:rsidRPr="00203244" w:rsidRDefault="00151BEB" w:rsidP="00151BE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</w:p>
        </w:tc>
      </w:tr>
      <w:tr w:rsidR="00151BEB" w:rsidRPr="00203244" w:rsidTr="0000183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BEB" w:rsidRPr="00203244" w:rsidRDefault="00151BEB" w:rsidP="00151BE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</w:p>
        </w:tc>
      </w:tr>
      <w:tr w:rsidR="00151BEB" w:rsidRPr="00203244" w:rsidTr="0000183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151BEB" w:rsidRPr="00203244" w:rsidRDefault="00151BEB" w:rsidP="0000183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151BEB" w:rsidRPr="00203244" w:rsidRDefault="00151BEB" w:rsidP="0000183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151BEB" w:rsidRPr="00203244" w:rsidTr="0000183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BEB" w:rsidRPr="00203244" w:rsidRDefault="00151BEB" w:rsidP="00151BE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151BEB" w:rsidRPr="00203244" w:rsidRDefault="00151BEB" w:rsidP="0000183E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151BEB" w:rsidRPr="00203244" w:rsidTr="0000183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BEB" w:rsidRPr="00203244" w:rsidRDefault="00151BEB" w:rsidP="00151BE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</w:p>
        </w:tc>
      </w:tr>
      <w:tr w:rsidR="00151BEB" w:rsidRPr="00203244" w:rsidTr="0000183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BEB" w:rsidRPr="00203244" w:rsidRDefault="00151BEB" w:rsidP="00151BE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151BEB" w:rsidRPr="00203244" w:rsidRDefault="00151BEB" w:rsidP="0000183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</w:p>
        </w:tc>
      </w:tr>
      <w:tr w:rsidR="00151BEB" w:rsidRPr="00203244" w:rsidTr="0000183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3709C2" w:rsidRDefault="00151BEB" w:rsidP="0000183E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51BEB" w:rsidRPr="00203244" w:rsidRDefault="00151BEB" w:rsidP="0000183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151BEB" w:rsidRPr="00203244" w:rsidRDefault="00151BEB" w:rsidP="00151BEB">
      <w:pPr>
        <w:rPr>
          <w:sz w:val="20"/>
        </w:rPr>
      </w:pPr>
    </w:p>
    <w:p w:rsidR="00151BEB" w:rsidRPr="00203244" w:rsidRDefault="00151BEB" w:rsidP="00151BE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151BEB" w:rsidRPr="00203244" w:rsidRDefault="00151BEB" w:rsidP="00151BE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151BEB" w:rsidRPr="00203244" w:rsidRDefault="00151BEB" w:rsidP="00151BE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151BEB" w:rsidRPr="00203244" w:rsidRDefault="00151BEB" w:rsidP="00151BE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151BEB" w:rsidRPr="00203244" w:rsidRDefault="00151BEB" w:rsidP="00151BE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151BEB" w:rsidRDefault="00151BEB" w:rsidP="00151BE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151BEB" w:rsidRDefault="00151BEB" w:rsidP="00151BEB">
      <w:pPr>
        <w:spacing w:line="276" w:lineRule="auto"/>
        <w:rPr>
          <w:szCs w:val="22"/>
        </w:rPr>
      </w:pPr>
    </w:p>
    <w:p w:rsidR="00151BEB" w:rsidRPr="00203244" w:rsidRDefault="00151BEB" w:rsidP="00151BE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151BEB" w:rsidRPr="00203244" w:rsidRDefault="00151BEB" w:rsidP="00151BE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51BEB" w:rsidRPr="00203244" w:rsidRDefault="00151BEB" w:rsidP="00151BEB">
      <w:pPr>
        <w:spacing w:before="120"/>
      </w:pPr>
      <w:r w:rsidRPr="00203244">
        <w:rPr>
          <w:b/>
        </w:rPr>
        <w:t>Инструкция по заполнению</w:t>
      </w:r>
    </w:p>
    <w:p w:rsidR="00151BEB" w:rsidRPr="005770AF" w:rsidRDefault="00151BEB" w:rsidP="00151BE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151BEB" w:rsidRPr="00203244" w:rsidRDefault="00151BEB" w:rsidP="00151BE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151BEB" w:rsidRPr="00203244" w:rsidRDefault="00151BEB" w:rsidP="00151BE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151BEB" w:rsidRPr="00203244" w:rsidRDefault="00151BEB" w:rsidP="00151BE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151BEB" w:rsidRPr="00203244" w:rsidRDefault="00151BEB" w:rsidP="00151BE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151BEB" w:rsidRPr="00203244" w:rsidRDefault="00151BEB" w:rsidP="00151BE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151BEB" w:rsidRPr="00203244" w:rsidRDefault="00151BEB" w:rsidP="00151BE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151BEB" w:rsidRPr="00203244" w:rsidRDefault="00151BEB" w:rsidP="00151BE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151BEB" w:rsidRPr="00203244" w:rsidRDefault="00151BEB" w:rsidP="00151BE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151BEB" w:rsidRPr="00203244" w:rsidRDefault="00151BEB" w:rsidP="00151BE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 xml:space="preserve">Форма Декларации должна быть подписана Руководителем организации, либо его уполномоченным лицом. В </w:t>
      </w:r>
      <w:proofErr w:type="gramStart"/>
      <w:r w:rsidRPr="00203244">
        <w:rPr>
          <w:color w:val="000000" w:themeColor="text1"/>
        </w:rPr>
        <w:t>случае</w:t>
      </w:r>
      <w:proofErr w:type="gramEnd"/>
      <w:r w:rsidRPr="00203244">
        <w:rPr>
          <w:color w:val="000000" w:themeColor="text1"/>
        </w:rPr>
        <w:t xml:space="preserve">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3956A1" w:rsidRDefault="003956A1"/>
    <w:sectPr w:rsidR="003956A1" w:rsidSect="00395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attachedTemplate r:id="rId1"/>
  <w:defaultTabStop w:val="708"/>
  <w:characterSpacingControl w:val="doNotCompress"/>
  <w:compat/>
  <w:rsids>
    <w:rsidRoot w:val="0077223C"/>
    <w:rsid w:val="00000161"/>
    <w:rsid w:val="0000074A"/>
    <w:rsid w:val="00000B6B"/>
    <w:rsid w:val="00000B93"/>
    <w:rsid w:val="00000DA6"/>
    <w:rsid w:val="00000E36"/>
    <w:rsid w:val="00000FDB"/>
    <w:rsid w:val="000019E1"/>
    <w:rsid w:val="00002020"/>
    <w:rsid w:val="00002079"/>
    <w:rsid w:val="00003251"/>
    <w:rsid w:val="00003CD9"/>
    <w:rsid w:val="0000436C"/>
    <w:rsid w:val="00004623"/>
    <w:rsid w:val="00005B84"/>
    <w:rsid w:val="0000653B"/>
    <w:rsid w:val="00006A46"/>
    <w:rsid w:val="00006DBA"/>
    <w:rsid w:val="00006EC1"/>
    <w:rsid w:val="00007092"/>
    <w:rsid w:val="00007BB8"/>
    <w:rsid w:val="0001196A"/>
    <w:rsid w:val="0001211A"/>
    <w:rsid w:val="000121CC"/>
    <w:rsid w:val="000125A6"/>
    <w:rsid w:val="00012E4F"/>
    <w:rsid w:val="000131F3"/>
    <w:rsid w:val="000137AA"/>
    <w:rsid w:val="00014AB9"/>
    <w:rsid w:val="000155BA"/>
    <w:rsid w:val="000158E2"/>
    <w:rsid w:val="000159F2"/>
    <w:rsid w:val="00016315"/>
    <w:rsid w:val="00016ACF"/>
    <w:rsid w:val="00016E09"/>
    <w:rsid w:val="00017887"/>
    <w:rsid w:val="00020DC2"/>
    <w:rsid w:val="00023A6F"/>
    <w:rsid w:val="00023A8E"/>
    <w:rsid w:val="00023EA8"/>
    <w:rsid w:val="00024276"/>
    <w:rsid w:val="00024464"/>
    <w:rsid w:val="0002696D"/>
    <w:rsid w:val="00027139"/>
    <w:rsid w:val="00027ED1"/>
    <w:rsid w:val="00030468"/>
    <w:rsid w:val="000316E3"/>
    <w:rsid w:val="00031732"/>
    <w:rsid w:val="00031FD3"/>
    <w:rsid w:val="00032336"/>
    <w:rsid w:val="00034C2C"/>
    <w:rsid w:val="00035C94"/>
    <w:rsid w:val="000360B7"/>
    <w:rsid w:val="00037190"/>
    <w:rsid w:val="000377F2"/>
    <w:rsid w:val="00037A07"/>
    <w:rsid w:val="00037D82"/>
    <w:rsid w:val="00037DE9"/>
    <w:rsid w:val="00040356"/>
    <w:rsid w:val="00040557"/>
    <w:rsid w:val="00040D28"/>
    <w:rsid w:val="000415AE"/>
    <w:rsid w:val="00041D08"/>
    <w:rsid w:val="0004214C"/>
    <w:rsid w:val="00042178"/>
    <w:rsid w:val="00042704"/>
    <w:rsid w:val="000436EB"/>
    <w:rsid w:val="00044540"/>
    <w:rsid w:val="000462D3"/>
    <w:rsid w:val="00046E57"/>
    <w:rsid w:val="000504B9"/>
    <w:rsid w:val="00050735"/>
    <w:rsid w:val="00050ABF"/>
    <w:rsid w:val="00051F1D"/>
    <w:rsid w:val="0005213F"/>
    <w:rsid w:val="00052784"/>
    <w:rsid w:val="00052C0A"/>
    <w:rsid w:val="0005385E"/>
    <w:rsid w:val="0005388A"/>
    <w:rsid w:val="0005460A"/>
    <w:rsid w:val="00056CEB"/>
    <w:rsid w:val="0005770A"/>
    <w:rsid w:val="000607CE"/>
    <w:rsid w:val="00060EFE"/>
    <w:rsid w:val="000614D9"/>
    <w:rsid w:val="0006170B"/>
    <w:rsid w:val="000618F4"/>
    <w:rsid w:val="0006200A"/>
    <w:rsid w:val="00062DD6"/>
    <w:rsid w:val="000633A4"/>
    <w:rsid w:val="000635AC"/>
    <w:rsid w:val="000639A3"/>
    <w:rsid w:val="000645EB"/>
    <w:rsid w:val="00064D8C"/>
    <w:rsid w:val="00064E55"/>
    <w:rsid w:val="0006507A"/>
    <w:rsid w:val="000654A7"/>
    <w:rsid w:val="0006599A"/>
    <w:rsid w:val="00065F70"/>
    <w:rsid w:val="00065FAC"/>
    <w:rsid w:val="00066847"/>
    <w:rsid w:val="00066CE3"/>
    <w:rsid w:val="0007030B"/>
    <w:rsid w:val="000705E1"/>
    <w:rsid w:val="0007079B"/>
    <w:rsid w:val="000707A4"/>
    <w:rsid w:val="00070BDB"/>
    <w:rsid w:val="000724B4"/>
    <w:rsid w:val="0007364C"/>
    <w:rsid w:val="00073CA6"/>
    <w:rsid w:val="000740EB"/>
    <w:rsid w:val="0007439E"/>
    <w:rsid w:val="00074D7C"/>
    <w:rsid w:val="00074FE3"/>
    <w:rsid w:val="00075EFF"/>
    <w:rsid w:val="000764A8"/>
    <w:rsid w:val="00080136"/>
    <w:rsid w:val="00080707"/>
    <w:rsid w:val="0008115A"/>
    <w:rsid w:val="000815BF"/>
    <w:rsid w:val="00081915"/>
    <w:rsid w:val="00081F65"/>
    <w:rsid w:val="000823F8"/>
    <w:rsid w:val="0008260B"/>
    <w:rsid w:val="00083559"/>
    <w:rsid w:val="000837DF"/>
    <w:rsid w:val="00083C9B"/>
    <w:rsid w:val="00083D4E"/>
    <w:rsid w:val="00084094"/>
    <w:rsid w:val="0008458E"/>
    <w:rsid w:val="00084ED3"/>
    <w:rsid w:val="00085A07"/>
    <w:rsid w:val="00086072"/>
    <w:rsid w:val="00086284"/>
    <w:rsid w:val="000864FC"/>
    <w:rsid w:val="0008791A"/>
    <w:rsid w:val="00087CD1"/>
    <w:rsid w:val="0009095E"/>
    <w:rsid w:val="00090DB0"/>
    <w:rsid w:val="00093920"/>
    <w:rsid w:val="0009397E"/>
    <w:rsid w:val="00094442"/>
    <w:rsid w:val="000953C3"/>
    <w:rsid w:val="00095F7F"/>
    <w:rsid w:val="00096356"/>
    <w:rsid w:val="000964B5"/>
    <w:rsid w:val="00096F7B"/>
    <w:rsid w:val="00097179"/>
    <w:rsid w:val="000A0066"/>
    <w:rsid w:val="000A0404"/>
    <w:rsid w:val="000A0611"/>
    <w:rsid w:val="000A11A0"/>
    <w:rsid w:val="000A19C7"/>
    <w:rsid w:val="000A242A"/>
    <w:rsid w:val="000A2E4E"/>
    <w:rsid w:val="000A3580"/>
    <w:rsid w:val="000A4135"/>
    <w:rsid w:val="000A42C0"/>
    <w:rsid w:val="000A4F12"/>
    <w:rsid w:val="000A5B36"/>
    <w:rsid w:val="000A7A10"/>
    <w:rsid w:val="000B00F5"/>
    <w:rsid w:val="000B048E"/>
    <w:rsid w:val="000B04AD"/>
    <w:rsid w:val="000B05E4"/>
    <w:rsid w:val="000B0BFE"/>
    <w:rsid w:val="000B1FEA"/>
    <w:rsid w:val="000B26BD"/>
    <w:rsid w:val="000B2ADA"/>
    <w:rsid w:val="000B2DF5"/>
    <w:rsid w:val="000B3CAF"/>
    <w:rsid w:val="000B4827"/>
    <w:rsid w:val="000B4DF8"/>
    <w:rsid w:val="000B547C"/>
    <w:rsid w:val="000B5E21"/>
    <w:rsid w:val="000B5F08"/>
    <w:rsid w:val="000B616F"/>
    <w:rsid w:val="000B6E70"/>
    <w:rsid w:val="000B6F44"/>
    <w:rsid w:val="000B7600"/>
    <w:rsid w:val="000B76C7"/>
    <w:rsid w:val="000B7D97"/>
    <w:rsid w:val="000B7D9B"/>
    <w:rsid w:val="000C200A"/>
    <w:rsid w:val="000C2B76"/>
    <w:rsid w:val="000C3925"/>
    <w:rsid w:val="000C3975"/>
    <w:rsid w:val="000C47AB"/>
    <w:rsid w:val="000C5636"/>
    <w:rsid w:val="000C5940"/>
    <w:rsid w:val="000C5F15"/>
    <w:rsid w:val="000C64EB"/>
    <w:rsid w:val="000C7273"/>
    <w:rsid w:val="000C77E7"/>
    <w:rsid w:val="000D00F7"/>
    <w:rsid w:val="000D0653"/>
    <w:rsid w:val="000D0F4F"/>
    <w:rsid w:val="000D1A66"/>
    <w:rsid w:val="000D1C5C"/>
    <w:rsid w:val="000D2437"/>
    <w:rsid w:val="000D29DE"/>
    <w:rsid w:val="000D3B38"/>
    <w:rsid w:val="000D3F62"/>
    <w:rsid w:val="000D4AB1"/>
    <w:rsid w:val="000D501D"/>
    <w:rsid w:val="000D51A8"/>
    <w:rsid w:val="000D5D71"/>
    <w:rsid w:val="000D5F5A"/>
    <w:rsid w:val="000D6D1C"/>
    <w:rsid w:val="000E1C05"/>
    <w:rsid w:val="000E399B"/>
    <w:rsid w:val="000E41D6"/>
    <w:rsid w:val="000E56F2"/>
    <w:rsid w:val="000E75F5"/>
    <w:rsid w:val="000F0690"/>
    <w:rsid w:val="000F1562"/>
    <w:rsid w:val="000F2C3B"/>
    <w:rsid w:val="000F3A43"/>
    <w:rsid w:val="000F447C"/>
    <w:rsid w:val="000F476E"/>
    <w:rsid w:val="000F4E81"/>
    <w:rsid w:val="000F751C"/>
    <w:rsid w:val="000F7A37"/>
    <w:rsid w:val="000F7F08"/>
    <w:rsid w:val="0010000D"/>
    <w:rsid w:val="001004D8"/>
    <w:rsid w:val="00100C31"/>
    <w:rsid w:val="001010ED"/>
    <w:rsid w:val="0010262D"/>
    <w:rsid w:val="00103081"/>
    <w:rsid w:val="00103966"/>
    <w:rsid w:val="00104D4D"/>
    <w:rsid w:val="00104FC8"/>
    <w:rsid w:val="00105494"/>
    <w:rsid w:val="00105945"/>
    <w:rsid w:val="00105EBA"/>
    <w:rsid w:val="001062C6"/>
    <w:rsid w:val="00106973"/>
    <w:rsid w:val="00106A45"/>
    <w:rsid w:val="0010767A"/>
    <w:rsid w:val="0010790D"/>
    <w:rsid w:val="00107B41"/>
    <w:rsid w:val="00107CBB"/>
    <w:rsid w:val="00107E5F"/>
    <w:rsid w:val="00110D26"/>
    <w:rsid w:val="00110FFC"/>
    <w:rsid w:val="001116A6"/>
    <w:rsid w:val="00111873"/>
    <w:rsid w:val="00111DF2"/>
    <w:rsid w:val="00111FD6"/>
    <w:rsid w:val="0011299C"/>
    <w:rsid w:val="001137ED"/>
    <w:rsid w:val="001148AA"/>
    <w:rsid w:val="001149DA"/>
    <w:rsid w:val="0011553E"/>
    <w:rsid w:val="00115EEC"/>
    <w:rsid w:val="00116A8B"/>
    <w:rsid w:val="00116C1E"/>
    <w:rsid w:val="0011719A"/>
    <w:rsid w:val="00117ACF"/>
    <w:rsid w:val="0012065B"/>
    <w:rsid w:val="0012088C"/>
    <w:rsid w:val="00120A17"/>
    <w:rsid w:val="00120ED6"/>
    <w:rsid w:val="00121BF7"/>
    <w:rsid w:val="001222AD"/>
    <w:rsid w:val="0012238A"/>
    <w:rsid w:val="00122457"/>
    <w:rsid w:val="00122A9B"/>
    <w:rsid w:val="00122E2A"/>
    <w:rsid w:val="00123191"/>
    <w:rsid w:val="001236D3"/>
    <w:rsid w:val="001259DA"/>
    <w:rsid w:val="00126521"/>
    <w:rsid w:val="00127564"/>
    <w:rsid w:val="00127BB9"/>
    <w:rsid w:val="00127D6C"/>
    <w:rsid w:val="001305A7"/>
    <w:rsid w:val="001306BA"/>
    <w:rsid w:val="00131E72"/>
    <w:rsid w:val="00132026"/>
    <w:rsid w:val="00132414"/>
    <w:rsid w:val="00132991"/>
    <w:rsid w:val="00133185"/>
    <w:rsid w:val="00133697"/>
    <w:rsid w:val="00133D74"/>
    <w:rsid w:val="00134388"/>
    <w:rsid w:val="00134DC6"/>
    <w:rsid w:val="00135084"/>
    <w:rsid w:val="00135CE8"/>
    <w:rsid w:val="0013662E"/>
    <w:rsid w:val="00136D7B"/>
    <w:rsid w:val="001370D4"/>
    <w:rsid w:val="00137B37"/>
    <w:rsid w:val="00137EDD"/>
    <w:rsid w:val="00140544"/>
    <w:rsid w:val="00140A3D"/>
    <w:rsid w:val="001412F5"/>
    <w:rsid w:val="00141351"/>
    <w:rsid w:val="0014152D"/>
    <w:rsid w:val="00141B43"/>
    <w:rsid w:val="00142AFB"/>
    <w:rsid w:val="00142DCF"/>
    <w:rsid w:val="001434B5"/>
    <w:rsid w:val="0014428E"/>
    <w:rsid w:val="00144768"/>
    <w:rsid w:val="001451BF"/>
    <w:rsid w:val="001463CA"/>
    <w:rsid w:val="001465DF"/>
    <w:rsid w:val="00146618"/>
    <w:rsid w:val="00147C10"/>
    <w:rsid w:val="00150F9D"/>
    <w:rsid w:val="00151BEB"/>
    <w:rsid w:val="00151E1A"/>
    <w:rsid w:val="00151E29"/>
    <w:rsid w:val="001522E4"/>
    <w:rsid w:val="00152465"/>
    <w:rsid w:val="00152885"/>
    <w:rsid w:val="001528FD"/>
    <w:rsid w:val="00153E58"/>
    <w:rsid w:val="00154F9B"/>
    <w:rsid w:val="0015578B"/>
    <w:rsid w:val="00155AE5"/>
    <w:rsid w:val="00155DF3"/>
    <w:rsid w:val="001568D4"/>
    <w:rsid w:val="00156BC5"/>
    <w:rsid w:val="001578E0"/>
    <w:rsid w:val="001602E0"/>
    <w:rsid w:val="001613FB"/>
    <w:rsid w:val="00161445"/>
    <w:rsid w:val="001617AE"/>
    <w:rsid w:val="001620E4"/>
    <w:rsid w:val="00163DB2"/>
    <w:rsid w:val="00163F63"/>
    <w:rsid w:val="001642CA"/>
    <w:rsid w:val="0016518B"/>
    <w:rsid w:val="00165AB2"/>
    <w:rsid w:val="00165FEC"/>
    <w:rsid w:val="0016697B"/>
    <w:rsid w:val="001669D6"/>
    <w:rsid w:val="001671FD"/>
    <w:rsid w:val="00170D29"/>
    <w:rsid w:val="00171D0A"/>
    <w:rsid w:val="00172C2F"/>
    <w:rsid w:val="00172E52"/>
    <w:rsid w:val="00173F39"/>
    <w:rsid w:val="0017400B"/>
    <w:rsid w:val="00174B93"/>
    <w:rsid w:val="00175064"/>
    <w:rsid w:val="00175F55"/>
    <w:rsid w:val="00176C56"/>
    <w:rsid w:val="001815D3"/>
    <w:rsid w:val="001824A1"/>
    <w:rsid w:val="00182747"/>
    <w:rsid w:val="001828B4"/>
    <w:rsid w:val="00182D8F"/>
    <w:rsid w:val="00182FDF"/>
    <w:rsid w:val="0018398D"/>
    <w:rsid w:val="00183A30"/>
    <w:rsid w:val="00183C36"/>
    <w:rsid w:val="00183D5D"/>
    <w:rsid w:val="00183DA8"/>
    <w:rsid w:val="0018406C"/>
    <w:rsid w:val="001840DA"/>
    <w:rsid w:val="00185157"/>
    <w:rsid w:val="00185B6A"/>
    <w:rsid w:val="00185DC5"/>
    <w:rsid w:val="00186730"/>
    <w:rsid w:val="001876A5"/>
    <w:rsid w:val="00187AB1"/>
    <w:rsid w:val="00187FAC"/>
    <w:rsid w:val="00190838"/>
    <w:rsid w:val="001909FD"/>
    <w:rsid w:val="001919C6"/>
    <w:rsid w:val="00191EE4"/>
    <w:rsid w:val="00192D7C"/>
    <w:rsid w:val="00193C4E"/>
    <w:rsid w:val="00194D42"/>
    <w:rsid w:val="001950F2"/>
    <w:rsid w:val="0019542E"/>
    <w:rsid w:val="001954D2"/>
    <w:rsid w:val="00196DCD"/>
    <w:rsid w:val="00196FD8"/>
    <w:rsid w:val="0019744C"/>
    <w:rsid w:val="0019770D"/>
    <w:rsid w:val="00197C4F"/>
    <w:rsid w:val="001A0A1E"/>
    <w:rsid w:val="001A12AA"/>
    <w:rsid w:val="001A1471"/>
    <w:rsid w:val="001A1649"/>
    <w:rsid w:val="001A1E73"/>
    <w:rsid w:val="001A2096"/>
    <w:rsid w:val="001A26A3"/>
    <w:rsid w:val="001A276A"/>
    <w:rsid w:val="001A28D8"/>
    <w:rsid w:val="001A2C7E"/>
    <w:rsid w:val="001A31DE"/>
    <w:rsid w:val="001A43F6"/>
    <w:rsid w:val="001A4E6C"/>
    <w:rsid w:val="001A5F41"/>
    <w:rsid w:val="001A70C1"/>
    <w:rsid w:val="001A71F3"/>
    <w:rsid w:val="001A747E"/>
    <w:rsid w:val="001A7C18"/>
    <w:rsid w:val="001B0500"/>
    <w:rsid w:val="001B062E"/>
    <w:rsid w:val="001B0C24"/>
    <w:rsid w:val="001B16D7"/>
    <w:rsid w:val="001B1B12"/>
    <w:rsid w:val="001B2592"/>
    <w:rsid w:val="001B2A1F"/>
    <w:rsid w:val="001B30C6"/>
    <w:rsid w:val="001B37E5"/>
    <w:rsid w:val="001B4602"/>
    <w:rsid w:val="001B4682"/>
    <w:rsid w:val="001B472F"/>
    <w:rsid w:val="001B5099"/>
    <w:rsid w:val="001B52D1"/>
    <w:rsid w:val="001B5680"/>
    <w:rsid w:val="001B59AD"/>
    <w:rsid w:val="001B5A46"/>
    <w:rsid w:val="001B60E8"/>
    <w:rsid w:val="001C0090"/>
    <w:rsid w:val="001C1EEC"/>
    <w:rsid w:val="001C30BA"/>
    <w:rsid w:val="001C3F51"/>
    <w:rsid w:val="001C5837"/>
    <w:rsid w:val="001C5987"/>
    <w:rsid w:val="001C6900"/>
    <w:rsid w:val="001C72CA"/>
    <w:rsid w:val="001C72CD"/>
    <w:rsid w:val="001C74E6"/>
    <w:rsid w:val="001C78F8"/>
    <w:rsid w:val="001D1202"/>
    <w:rsid w:val="001D1E42"/>
    <w:rsid w:val="001D21E5"/>
    <w:rsid w:val="001D27A9"/>
    <w:rsid w:val="001D2A73"/>
    <w:rsid w:val="001D304A"/>
    <w:rsid w:val="001D3065"/>
    <w:rsid w:val="001D35F5"/>
    <w:rsid w:val="001D39E2"/>
    <w:rsid w:val="001D44C8"/>
    <w:rsid w:val="001D48DE"/>
    <w:rsid w:val="001D495C"/>
    <w:rsid w:val="001D4A1B"/>
    <w:rsid w:val="001D4A6E"/>
    <w:rsid w:val="001D513E"/>
    <w:rsid w:val="001D5295"/>
    <w:rsid w:val="001D7C9D"/>
    <w:rsid w:val="001D7E24"/>
    <w:rsid w:val="001E0B3E"/>
    <w:rsid w:val="001E0C1C"/>
    <w:rsid w:val="001E0D9F"/>
    <w:rsid w:val="001E1170"/>
    <w:rsid w:val="001E3DAF"/>
    <w:rsid w:val="001E3EDC"/>
    <w:rsid w:val="001E47A9"/>
    <w:rsid w:val="001E4BD1"/>
    <w:rsid w:val="001E4D8C"/>
    <w:rsid w:val="001E6406"/>
    <w:rsid w:val="001E6AC5"/>
    <w:rsid w:val="001E7809"/>
    <w:rsid w:val="001E7F45"/>
    <w:rsid w:val="001F0182"/>
    <w:rsid w:val="001F0642"/>
    <w:rsid w:val="001F07BD"/>
    <w:rsid w:val="001F0906"/>
    <w:rsid w:val="001F2355"/>
    <w:rsid w:val="001F2A4E"/>
    <w:rsid w:val="001F2D5A"/>
    <w:rsid w:val="001F2E3D"/>
    <w:rsid w:val="001F3729"/>
    <w:rsid w:val="001F5321"/>
    <w:rsid w:val="001F57F6"/>
    <w:rsid w:val="001F78FE"/>
    <w:rsid w:val="001F7D95"/>
    <w:rsid w:val="00200595"/>
    <w:rsid w:val="0020073D"/>
    <w:rsid w:val="0020170E"/>
    <w:rsid w:val="00202618"/>
    <w:rsid w:val="002026E3"/>
    <w:rsid w:val="00202952"/>
    <w:rsid w:val="00203134"/>
    <w:rsid w:val="002035A0"/>
    <w:rsid w:val="00203769"/>
    <w:rsid w:val="00203EBE"/>
    <w:rsid w:val="00204804"/>
    <w:rsid w:val="002049F3"/>
    <w:rsid w:val="00204E3F"/>
    <w:rsid w:val="00204F98"/>
    <w:rsid w:val="00205BC6"/>
    <w:rsid w:val="002060B9"/>
    <w:rsid w:val="0020612A"/>
    <w:rsid w:val="002063C1"/>
    <w:rsid w:val="00206F3A"/>
    <w:rsid w:val="002072BE"/>
    <w:rsid w:val="00207C24"/>
    <w:rsid w:val="00207C95"/>
    <w:rsid w:val="00210122"/>
    <w:rsid w:val="002105B1"/>
    <w:rsid w:val="0021093C"/>
    <w:rsid w:val="002117CB"/>
    <w:rsid w:val="00211FD7"/>
    <w:rsid w:val="0021279E"/>
    <w:rsid w:val="00212E83"/>
    <w:rsid w:val="00214C0A"/>
    <w:rsid w:val="00214CE7"/>
    <w:rsid w:val="00214FC8"/>
    <w:rsid w:val="00216234"/>
    <w:rsid w:val="0021697A"/>
    <w:rsid w:val="002171A8"/>
    <w:rsid w:val="0021758B"/>
    <w:rsid w:val="00217A41"/>
    <w:rsid w:val="00217BE5"/>
    <w:rsid w:val="002211D6"/>
    <w:rsid w:val="002211DA"/>
    <w:rsid w:val="0022142A"/>
    <w:rsid w:val="00221B9C"/>
    <w:rsid w:val="00222196"/>
    <w:rsid w:val="002231A8"/>
    <w:rsid w:val="00223283"/>
    <w:rsid w:val="002232C5"/>
    <w:rsid w:val="0022395A"/>
    <w:rsid w:val="00224F34"/>
    <w:rsid w:val="002253CC"/>
    <w:rsid w:val="00225B3B"/>
    <w:rsid w:val="002269DF"/>
    <w:rsid w:val="002309B4"/>
    <w:rsid w:val="002309CF"/>
    <w:rsid w:val="00231D10"/>
    <w:rsid w:val="00232136"/>
    <w:rsid w:val="0023265E"/>
    <w:rsid w:val="00233809"/>
    <w:rsid w:val="00233D77"/>
    <w:rsid w:val="00233D9A"/>
    <w:rsid w:val="0023443D"/>
    <w:rsid w:val="002344AA"/>
    <w:rsid w:val="0023517D"/>
    <w:rsid w:val="0023518E"/>
    <w:rsid w:val="002355F6"/>
    <w:rsid w:val="00235C37"/>
    <w:rsid w:val="00236128"/>
    <w:rsid w:val="0023637A"/>
    <w:rsid w:val="0023747B"/>
    <w:rsid w:val="00237628"/>
    <w:rsid w:val="00237B63"/>
    <w:rsid w:val="002401AC"/>
    <w:rsid w:val="0024023B"/>
    <w:rsid w:val="0024114E"/>
    <w:rsid w:val="002411B5"/>
    <w:rsid w:val="002418BB"/>
    <w:rsid w:val="002419BC"/>
    <w:rsid w:val="00241C6C"/>
    <w:rsid w:val="002433BA"/>
    <w:rsid w:val="00243FFD"/>
    <w:rsid w:val="002444A9"/>
    <w:rsid w:val="0024455B"/>
    <w:rsid w:val="00244767"/>
    <w:rsid w:val="002450C4"/>
    <w:rsid w:val="002458DC"/>
    <w:rsid w:val="00246924"/>
    <w:rsid w:val="0024707E"/>
    <w:rsid w:val="002501EA"/>
    <w:rsid w:val="00251034"/>
    <w:rsid w:val="00251043"/>
    <w:rsid w:val="00251191"/>
    <w:rsid w:val="0025202B"/>
    <w:rsid w:val="002528B6"/>
    <w:rsid w:val="0025291C"/>
    <w:rsid w:val="0025339E"/>
    <w:rsid w:val="00253689"/>
    <w:rsid w:val="00253A65"/>
    <w:rsid w:val="00253FC6"/>
    <w:rsid w:val="00254E8D"/>
    <w:rsid w:val="00255098"/>
    <w:rsid w:val="0025550A"/>
    <w:rsid w:val="00256BED"/>
    <w:rsid w:val="00257415"/>
    <w:rsid w:val="00260796"/>
    <w:rsid w:val="00260B0E"/>
    <w:rsid w:val="002611AE"/>
    <w:rsid w:val="00262C41"/>
    <w:rsid w:val="0026393A"/>
    <w:rsid w:val="00263CB7"/>
    <w:rsid w:val="00264623"/>
    <w:rsid w:val="00264DA8"/>
    <w:rsid w:val="002654ED"/>
    <w:rsid w:val="00266711"/>
    <w:rsid w:val="00266BD0"/>
    <w:rsid w:val="00267696"/>
    <w:rsid w:val="002676F4"/>
    <w:rsid w:val="00267A6C"/>
    <w:rsid w:val="00270C43"/>
    <w:rsid w:val="002713FC"/>
    <w:rsid w:val="00271D98"/>
    <w:rsid w:val="00271F5F"/>
    <w:rsid w:val="0027227D"/>
    <w:rsid w:val="002722E0"/>
    <w:rsid w:val="00272EE1"/>
    <w:rsid w:val="0027346B"/>
    <w:rsid w:val="0027349F"/>
    <w:rsid w:val="00273892"/>
    <w:rsid w:val="00273C84"/>
    <w:rsid w:val="00273FC2"/>
    <w:rsid w:val="002742B8"/>
    <w:rsid w:val="002742CC"/>
    <w:rsid w:val="00275BDA"/>
    <w:rsid w:val="002761CE"/>
    <w:rsid w:val="00277BD2"/>
    <w:rsid w:val="00277EAE"/>
    <w:rsid w:val="0028048E"/>
    <w:rsid w:val="002809A6"/>
    <w:rsid w:val="00281E14"/>
    <w:rsid w:val="00281E34"/>
    <w:rsid w:val="002821B7"/>
    <w:rsid w:val="002828F6"/>
    <w:rsid w:val="00282B54"/>
    <w:rsid w:val="00283528"/>
    <w:rsid w:val="00283CA0"/>
    <w:rsid w:val="00283EFE"/>
    <w:rsid w:val="0028412C"/>
    <w:rsid w:val="00284C48"/>
    <w:rsid w:val="0028565F"/>
    <w:rsid w:val="00286BED"/>
    <w:rsid w:val="00287450"/>
    <w:rsid w:val="00287D25"/>
    <w:rsid w:val="00291763"/>
    <w:rsid w:val="00292067"/>
    <w:rsid w:val="0029265A"/>
    <w:rsid w:val="002934CB"/>
    <w:rsid w:val="002941A3"/>
    <w:rsid w:val="002941FF"/>
    <w:rsid w:val="002943B7"/>
    <w:rsid w:val="0029466C"/>
    <w:rsid w:val="00294802"/>
    <w:rsid w:val="00294BB7"/>
    <w:rsid w:val="0029540A"/>
    <w:rsid w:val="0029571C"/>
    <w:rsid w:val="002958F1"/>
    <w:rsid w:val="00295BC4"/>
    <w:rsid w:val="002974FC"/>
    <w:rsid w:val="002A0C3F"/>
    <w:rsid w:val="002A1390"/>
    <w:rsid w:val="002A1D10"/>
    <w:rsid w:val="002A2260"/>
    <w:rsid w:val="002A3473"/>
    <w:rsid w:val="002A3680"/>
    <w:rsid w:val="002A3A68"/>
    <w:rsid w:val="002A43E1"/>
    <w:rsid w:val="002A4584"/>
    <w:rsid w:val="002A5595"/>
    <w:rsid w:val="002A64C8"/>
    <w:rsid w:val="002A6E77"/>
    <w:rsid w:val="002A7FE4"/>
    <w:rsid w:val="002B00A0"/>
    <w:rsid w:val="002B0487"/>
    <w:rsid w:val="002B0E5B"/>
    <w:rsid w:val="002B16EA"/>
    <w:rsid w:val="002B1EE7"/>
    <w:rsid w:val="002B2858"/>
    <w:rsid w:val="002B2B34"/>
    <w:rsid w:val="002B3136"/>
    <w:rsid w:val="002B3245"/>
    <w:rsid w:val="002B3332"/>
    <w:rsid w:val="002B335C"/>
    <w:rsid w:val="002B3C92"/>
    <w:rsid w:val="002B3FB3"/>
    <w:rsid w:val="002B4090"/>
    <w:rsid w:val="002B485A"/>
    <w:rsid w:val="002B4E91"/>
    <w:rsid w:val="002B5D4E"/>
    <w:rsid w:val="002B6DED"/>
    <w:rsid w:val="002B71C2"/>
    <w:rsid w:val="002B74FA"/>
    <w:rsid w:val="002B7B55"/>
    <w:rsid w:val="002C09EB"/>
    <w:rsid w:val="002C15E4"/>
    <w:rsid w:val="002C1B13"/>
    <w:rsid w:val="002C1C7F"/>
    <w:rsid w:val="002C21D8"/>
    <w:rsid w:val="002C26FD"/>
    <w:rsid w:val="002C2CF2"/>
    <w:rsid w:val="002C2D0C"/>
    <w:rsid w:val="002C349D"/>
    <w:rsid w:val="002C3D96"/>
    <w:rsid w:val="002C4235"/>
    <w:rsid w:val="002C447A"/>
    <w:rsid w:val="002C4711"/>
    <w:rsid w:val="002C4DE8"/>
    <w:rsid w:val="002C4F96"/>
    <w:rsid w:val="002C6CBF"/>
    <w:rsid w:val="002C6E70"/>
    <w:rsid w:val="002C6F26"/>
    <w:rsid w:val="002C73E4"/>
    <w:rsid w:val="002C7AC3"/>
    <w:rsid w:val="002D0E81"/>
    <w:rsid w:val="002D12EB"/>
    <w:rsid w:val="002D14AA"/>
    <w:rsid w:val="002D1586"/>
    <w:rsid w:val="002D1660"/>
    <w:rsid w:val="002D1BB7"/>
    <w:rsid w:val="002D2107"/>
    <w:rsid w:val="002D24BD"/>
    <w:rsid w:val="002D3EF4"/>
    <w:rsid w:val="002D5420"/>
    <w:rsid w:val="002D5B74"/>
    <w:rsid w:val="002D5E56"/>
    <w:rsid w:val="002D64CB"/>
    <w:rsid w:val="002D6C5B"/>
    <w:rsid w:val="002D7641"/>
    <w:rsid w:val="002E040E"/>
    <w:rsid w:val="002E25EC"/>
    <w:rsid w:val="002E2767"/>
    <w:rsid w:val="002E2D74"/>
    <w:rsid w:val="002E3BBD"/>
    <w:rsid w:val="002E4AC5"/>
    <w:rsid w:val="002E6645"/>
    <w:rsid w:val="002E666D"/>
    <w:rsid w:val="002E6AB6"/>
    <w:rsid w:val="002E6BDD"/>
    <w:rsid w:val="002E7173"/>
    <w:rsid w:val="002E7623"/>
    <w:rsid w:val="002E78C4"/>
    <w:rsid w:val="002E7A5F"/>
    <w:rsid w:val="002F056C"/>
    <w:rsid w:val="002F148F"/>
    <w:rsid w:val="002F1B4D"/>
    <w:rsid w:val="002F232E"/>
    <w:rsid w:val="002F2FF1"/>
    <w:rsid w:val="002F3AFA"/>
    <w:rsid w:val="002F3D49"/>
    <w:rsid w:val="002F5F42"/>
    <w:rsid w:val="002F6473"/>
    <w:rsid w:val="002F66FD"/>
    <w:rsid w:val="002F7240"/>
    <w:rsid w:val="002F7603"/>
    <w:rsid w:val="002F7B21"/>
    <w:rsid w:val="002F7BF1"/>
    <w:rsid w:val="003004CC"/>
    <w:rsid w:val="003011AD"/>
    <w:rsid w:val="003018F8"/>
    <w:rsid w:val="00301E20"/>
    <w:rsid w:val="0030285D"/>
    <w:rsid w:val="00304060"/>
    <w:rsid w:val="003050E7"/>
    <w:rsid w:val="0030580D"/>
    <w:rsid w:val="00305C84"/>
    <w:rsid w:val="00306B87"/>
    <w:rsid w:val="003074EB"/>
    <w:rsid w:val="0030796C"/>
    <w:rsid w:val="00307A58"/>
    <w:rsid w:val="00310538"/>
    <w:rsid w:val="0031067D"/>
    <w:rsid w:val="00310CAD"/>
    <w:rsid w:val="003117C9"/>
    <w:rsid w:val="00311CDF"/>
    <w:rsid w:val="00312E69"/>
    <w:rsid w:val="00313068"/>
    <w:rsid w:val="00313A4E"/>
    <w:rsid w:val="00315040"/>
    <w:rsid w:val="00315A3E"/>
    <w:rsid w:val="00315E62"/>
    <w:rsid w:val="00316185"/>
    <w:rsid w:val="00316D77"/>
    <w:rsid w:val="00316F66"/>
    <w:rsid w:val="003206F5"/>
    <w:rsid w:val="003211CF"/>
    <w:rsid w:val="00321396"/>
    <w:rsid w:val="003214E4"/>
    <w:rsid w:val="003216F4"/>
    <w:rsid w:val="00321ED3"/>
    <w:rsid w:val="00324B7C"/>
    <w:rsid w:val="003258D0"/>
    <w:rsid w:val="003259E0"/>
    <w:rsid w:val="00325A0C"/>
    <w:rsid w:val="00325C76"/>
    <w:rsid w:val="0032641E"/>
    <w:rsid w:val="00326917"/>
    <w:rsid w:val="00326BB9"/>
    <w:rsid w:val="0032765F"/>
    <w:rsid w:val="0033064F"/>
    <w:rsid w:val="003308EC"/>
    <w:rsid w:val="003319B4"/>
    <w:rsid w:val="003329D5"/>
    <w:rsid w:val="00332DFA"/>
    <w:rsid w:val="00332E1D"/>
    <w:rsid w:val="003338ED"/>
    <w:rsid w:val="00333A70"/>
    <w:rsid w:val="003341CA"/>
    <w:rsid w:val="003345DC"/>
    <w:rsid w:val="003353AA"/>
    <w:rsid w:val="003354EE"/>
    <w:rsid w:val="00335DD0"/>
    <w:rsid w:val="00336858"/>
    <w:rsid w:val="0033736C"/>
    <w:rsid w:val="0034045F"/>
    <w:rsid w:val="0034148E"/>
    <w:rsid w:val="00341E48"/>
    <w:rsid w:val="00341F0A"/>
    <w:rsid w:val="00342EA0"/>
    <w:rsid w:val="003434CD"/>
    <w:rsid w:val="00343BF1"/>
    <w:rsid w:val="00345328"/>
    <w:rsid w:val="00346645"/>
    <w:rsid w:val="00347129"/>
    <w:rsid w:val="003474DB"/>
    <w:rsid w:val="00347EE3"/>
    <w:rsid w:val="0035028E"/>
    <w:rsid w:val="003503B7"/>
    <w:rsid w:val="003522DC"/>
    <w:rsid w:val="00352660"/>
    <w:rsid w:val="003529E4"/>
    <w:rsid w:val="003540F3"/>
    <w:rsid w:val="003543A5"/>
    <w:rsid w:val="003546A9"/>
    <w:rsid w:val="003546F4"/>
    <w:rsid w:val="003554BB"/>
    <w:rsid w:val="00355A1F"/>
    <w:rsid w:val="00355D8C"/>
    <w:rsid w:val="00356D1E"/>
    <w:rsid w:val="00360558"/>
    <w:rsid w:val="003612FF"/>
    <w:rsid w:val="003613E6"/>
    <w:rsid w:val="0036158B"/>
    <w:rsid w:val="00361B1B"/>
    <w:rsid w:val="00361E6F"/>
    <w:rsid w:val="0036207E"/>
    <w:rsid w:val="00362426"/>
    <w:rsid w:val="00362583"/>
    <w:rsid w:val="003626F2"/>
    <w:rsid w:val="00362F04"/>
    <w:rsid w:val="00363327"/>
    <w:rsid w:val="00363479"/>
    <w:rsid w:val="00364139"/>
    <w:rsid w:val="0036429A"/>
    <w:rsid w:val="00365280"/>
    <w:rsid w:val="003656C2"/>
    <w:rsid w:val="003661E5"/>
    <w:rsid w:val="00366ADE"/>
    <w:rsid w:val="00366CA2"/>
    <w:rsid w:val="00366DD0"/>
    <w:rsid w:val="00366E3A"/>
    <w:rsid w:val="0036719E"/>
    <w:rsid w:val="00367BFD"/>
    <w:rsid w:val="003700E7"/>
    <w:rsid w:val="00370289"/>
    <w:rsid w:val="003705A8"/>
    <w:rsid w:val="0037157E"/>
    <w:rsid w:val="00372CD1"/>
    <w:rsid w:val="00373DE0"/>
    <w:rsid w:val="00373F53"/>
    <w:rsid w:val="00374A58"/>
    <w:rsid w:val="00374D84"/>
    <w:rsid w:val="00375209"/>
    <w:rsid w:val="003755BC"/>
    <w:rsid w:val="0037563A"/>
    <w:rsid w:val="00375E39"/>
    <w:rsid w:val="00376CA9"/>
    <w:rsid w:val="00376FE8"/>
    <w:rsid w:val="00377AC7"/>
    <w:rsid w:val="00380CD3"/>
    <w:rsid w:val="00380D2E"/>
    <w:rsid w:val="003811D7"/>
    <w:rsid w:val="003812BD"/>
    <w:rsid w:val="00381BC3"/>
    <w:rsid w:val="003820E7"/>
    <w:rsid w:val="00383BDB"/>
    <w:rsid w:val="00383D97"/>
    <w:rsid w:val="00383FB7"/>
    <w:rsid w:val="0038410C"/>
    <w:rsid w:val="00384FFB"/>
    <w:rsid w:val="003856DC"/>
    <w:rsid w:val="0038774C"/>
    <w:rsid w:val="00391286"/>
    <w:rsid w:val="003919AA"/>
    <w:rsid w:val="00391CE7"/>
    <w:rsid w:val="00391EB0"/>
    <w:rsid w:val="00392262"/>
    <w:rsid w:val="00392D7E"/>
    <w:rsid w:val="00393E28"/>
    <w:rsid w:val="0039414F"/>
    <w:rsid w:val="003942B3"/>
    <w:rsid w:val="00394D6D"/>
    <w:rsid w:val="00394F16"/>
    <w:rsid w:val="003956A1"/>
    <w:rsid w:val="0039583B"/>
    <w:rsid w:val="00395AED"/>
    <w:rsid w:val="00395EEB"/>
    <w:rsid w:val="0039608E"/>
    <w:rsid w:val="00396101"/>
    <w:rsid w:val="003961AA"/>
    <w:rsid w:val="00396352"/>
    <w:rsid w:val="00396AB2"/>
    <w:rsid w:val="0039710C"/>
    <w:rsid w:val="0039750B"/>
    <w:rsid w:val="003A0447"/>
    <w:rsid w:val="003A1084"/>
    <w:rsid w:val="003A2042"/>
    <w:rsid w:val="003A2070"/>
    <w:rsid w:val="003A20F1"/>
    <w:rsid w:val="003A25AE"/>
    <w:rsid w:val="003A32C7"/>
    <w:rsid w:val="003A3DE2"/>
    <w:rsid w:val="003A6B9B"/>
    <w:rsid w:val="003A70E2"/>
    <w:rsid w:val="003A738C"/>
    <w:rsid w:val="003A7890"/>
    <w:rsid w:val="003A7C79"/>
    <w:rsid w:val="003A7FD3"/>
    <w:rsid w:val="003B0E33"/>
    <w:rsid w:val="003B119D"/>
    <w:rsid w:val="003B16AF"/>
    <w:rsid w:val="003B1D1F"/>
    <w:rsid w:val="003B2BF3"/>
    <w:rsid w:val="003B37EC"/>
    <w:rsid w:val="003B3912"/>
    <w:rsid w:val="003B5392"/>
    <w:rsid w:val="003B53FA"/>
    <w:rsid w:val="003B5818"/>
    <w:rsid w:val="003B5928"/>
    <w:rsid w:val="003B5CF1"/>
    <w:rsid w:val="003B6C1D"/>
    <w:rsid w:val="003B6CC4"/>
    <w:rsid w:val="003B7152"/>
    <w:rsid w:val="003B778B"/>
    <w:rsid w:val="003B7BCC"/>
    <w:rsid w:val="003B7FF7"/>
    <w:rsid w:val="003C0663"/>
    <w:rsid w:val="003C0D31"/>
    <w:rsid w:val="003C1ED8"/>
    <w:rsid w:val="003C2026"/>
    <w:rsid w:val="003C29FA"/>
    <w:rsid w:val="003C2D07"/>
    <w:rsid w:val="003C309A"/>
    <w:rsid w:val="003C31BC"/>
    <w:rsid w:val="003C4009"/>
    <w:rsid w:val="003C4102"/>
    <w:rsid w:val="003C5C84"/>
    <w:rsid w:val="003C62F4"/>
    <w:rsid w:val="003D04C2"/>
    <w:rsid w:val="003D09E0"/>
    <w:rsid w:val="003D198C"/>
    <w:rsid w:val="003D314E"/>
    <w:rsid w:val="003D323A"/>
    <w:rsid w:val="003D332B"/>
    <w:rsid w:val="003D3916"/>
    <w:rsid w:val="003D4097"/>
    <w:rsid w:val="003D496C"/>
    <w:rsid w:val="003D4C1D"/>
    <w:rsid w:val="003D5389"/>
    <w:rsid w:val="003D55F3"/>
    <w:rsid w:val="003D56A6"/>
    <w:rsid w:val="003D5CAE"/>
    <w:rsid w:val="003D7392"/>
    <w:rsid w:val="003D7860"/>
    <w:rsid w:val="003E06FE"/>
    <w:rsid w:val="003E0759"/>
    <w:rsid w:val="003E0D6A"/>
    <w:rsid w:val="003E0E36"/>
    <w:rsid w:val="003E12EB"/>
    <w:rsid w:val="003E2612"/>
    <w:rsid w:val="003E26C8"/>
    <w:rsid w:val="003E36B4"/>
    <w:rsid w:val="003E3E36"/>
    <w:rsid w:val="003E46EC"/>
    <w:rsid w:val="003E4B9F"/>
    <w:rsid w:val="003E4F93"/>
    <w:rsid w:val="003E55F0"/>
    <w:rsid w:val="003E61EB"/>
    <w:rsid w:val="003E634D"/>
    <w:rsid w:val="003E636B"/>
    <w:rsid w:val="003E73DF"/>
    <w:rsid w:val="003E74C5"/>
    <w:rsid w:val="003E754E"/>
    <w:rsid w:val="003E7663"/>
    <w:rsid w:val="003E7D34"/>
    <w:rsid w:val="003E7D3E"/>
    <w:rsid w:val="003F0995"/>
    <w:rsid w:val="003F0A35"/>
    <w:rsid w:val="003F0D04"/>
    <w:rsid w:val="003F18F4"/>
    <w:rsid w:val="003F265F"/>
    <w:rsid w:val="003F2AAD"/>
    <w:rsid w:val="003F2B03"/>
    <w:rsid w:val="003F332B"/>
    <w:rsid w:val="003F3F8A"/>
    <w:rsid w:val="003F4FBE"/>
    <w:rsid w:val="003F5557"/>
    <w:rsid w:val="003F5566"/>
    <w:rsid w:val="003F56BD"/>
    <w:rsid w:val="003F5835"/>
    <w:rsid w:val="003F5D22"/>
    <w:rsid w:val="003F630D"/>
    <w:rsid w:val="003F73BB"/>
    <w:rsid w:val="003F7409"/>
    <w:rsid w:val="003F7C33"/>
    <w:rsid w:val="003F7EF5"/>
    <w:rsid w:val="004002F0"/>
    <w:rsid w:val="00400686"/>
    <w:rsid w:val="00400871"/>
    <w:rsid w:val="00400B33"/>
    <w:rsid w:val="00400DAB"/>
    <w:rsid w:val="00401D67"/>
    <w:rsid w:val="00401E7B"/>
    <w:rsid w:val="00401F77"/>
    <w:rsid w:val="00402B9A"/>
    <w:rsid w:val="00403180"/>
    <w:rsid w:val="004036BD"/>
    <w:rsid w:val="004047EA"/>
    <w:rsid w:val="0040526D"/>
    <w:rsid w:val="00405752"/>
    <w:rsid w:val="0040665C"/>
    <w:rsid w:val="00406FDF"/>
    <w:rsid w:val="004074A4"/>
    <w:rsid w:val="004078AF"/>
    <w:rsid w:val="00407DFE"/>
    <w:rsid w:val="00410489"/>
    <w:rsid w:val="00410BFF"/>
    <w:rsid w:val="00410E2C"/>
    <w:rsid w:val="004114CE"/>
    <w:rsid w:val="00411692"/>
    <w:rsid w:val="00412337"/>
    <w:rsid w:val="00413AA0"/>
    <w:rsid w:val="0041452B"/>
    <w:rsid w:val="0041482E"/>
    <w:rsid w:val="00414B9D"/>
    <w:rsid w:val="00415199"/>
    <w:rsid w:val="00415DF6"/>
    <w:rsid w:val="004161AA"/>
    <w:rsid w:val="00416738"/>
    <w:rsid w:val="00420253"/>
    <w:rsid w:val="004202B5"/>
    <w:rsid w:val="00420553"/>
    <w:rsid w:val="00420785"/>
    <w:rsid w:val="00420E7E"/>
    <w:rsid w:val="00420FB6"/>
    <w:rsid w:val="004214E9"/>
    <w:rsid w:val="00421C63"/>
    <w:rsid w:val="004221ED"/>
    <w:rsid w:val="00422302"/>
    <w:rsid w:val="0042233F"/>
    <w:rsid w:val="0042373C"/>
    <w:rsid w:val="004237B0"/>
    <w:rsid w:val="00423C73"/>
    <w:rsid w:val="004247AB"/>
    <w:rsid w:val="00424D54"/>
    <w:rsid w:val="00424DE6"/>
    <w:rsid w:val="0042514D"/>
    <w:rsid w:val="00425616"/>
    <w:rsid w:val="004259EC"/>
    <w:rsid w:val="00425ABC"/>
    <w:rsid w:val="00425B96"/>
    <w:rsid w:val="004260DF"/>
    <w:rsid w:val="004260EF"/>
    <w:rsid w:val="0042707B"/>
    <w:rsid w:val="00427943"/>
    <w:rsid w:val="004302BC"/>
    <w:rsid w:val="00431F1E"/>
    <w:rsid w:val="00432497"/>
    <w:rsid w:val="00432527"/>
    <w:rsid w:val="00432BEA"/>
    <w:rsid w:val="00432BEF"/>
    <w:rsid w:val="0043345E"/>
    <w:rsid w:val="00434429"/>
    <w:rsid w:val="00435472"/>
    <w:rsid w:val="00435517"/>
    <w:rsid w:val="00435D55"/>
    <w:rsid w:val="004365A4"/>
    <w:rsid w:val="0043671D"/>
    <w:rsid w:val="00436E5F"/>
    <w:rsid w:val="00437CB4"/>
    <w:rsid w:val="00441261"/>
    <w:rsid w:val="0044305B"/>
    <w:rsid w:val="004443B4"/>
    <w:rsid w:val="004444A6"/>
    <w:rsid w:val="004446E9"/>
    <w:rsid w:val="00446448"/>
    <w:rsid w:val="004467FA"/>
    <w:rsid w:val="004479AD"/>
    <w:rsid w:val="00447D3A"/>
    <w:rsid w:val="00450AB0"/>
    <w:rsid w:val="00452304"/>
    <w:rsid w:val="0045235A"/>
    <w:rsid w:val="0045240F"/>
    <w:rsid w:val="00453BE6"/>
    <w:rsid w:val="0045425C"/>
    <w:rsid w:val="004551A1"/>
    <w:rsid w:val="00455CAF"/>
    <w:rsid w:val="00455D58"/>
    <w:rsid w:val="00456D6B"/>
    <w:rsid w:val="00456F77"/>
    <w:rsid w:val="004571E1"/>
    <w:rsid w:val="004602D4"/>
    <w:rsid w:val="004603C0"/>
    <w:rsid w:val="004609E4"/>
    <w:rsid w:val="00460F45"/>
    <w:rsid w:val="0046189C"/>
    <w:rsid w:val="00461E72"/>
    <w:rsid w:val="00462331"/>
    <w:rsid w:val="00462CC6"/>
    <w:rsid w:val="0046312E"/>
    <w:rsid w:val="00463FDC"/>
    <w:rsid w:val="00465592"/>
    <w:rsid w:val="00466AC9"/>
    <w:rsid w:val="00467219"/>
    <w:rsid w:val="004678A1"/>
    <w:rsid w:val="004678A4"/>
    <w:rsid w:val="00470159"/>
    <w:rsid w:val="00470F04"/>
    <w:rsid w:val="004719A6"/>
    <w:rsid w:val="004719FC"/>
    <w:rsid w:val="004723B9"/>
    <w:rsid w:val="004725C5"/>
    <w:rsid w:val="0047350E"/>
    <w:rsid w:val="00473E2D"/>
    <w:rsid w:val="00474EAF"/>
    <w:rsid w:val="00474F95"/>
    <w:rsid w:val="0047527B"/>
    <w:rsid w:val="004768ED"/>
    <w:rsid w:val="00476B6C"/>
    <w:rsid w:val="00476D73"/>
    <w:rsid w:val="00476DD8"/>
    <w:rsid w:val="00481625"/>
    <w:rsid w:val="00481751"/>
    <w:rsid w:val="004821F7"/>
    <w:rsid w:val="0048247F"/>
    <w:rsid w:val="0048343E"/>
    <w:rsid w:val="00484069"/>
    <w:rsid w:val="00484458"/>
    <w:rsid w:val="00485514"/>
    <w:rsid w:val="00487751"/>
    <w:rsid w:val="00487A9D"/>
    <w:rsid w:val="00487EFD"/>
    <w:rsid w:val="004901FE"/>
    <w:rsid w:val="0049077C"/>
    <w:rsid w:val="004911D0"/>
    <w:rsid w:val="00491327"/>
    <w:rsid w:val="0049196D"/>
    <w:rsid w:val="00492846"/>
    <w:rsid w:val="004928E4"/>
    <w:rsid w:val="00493510"/>
    <w:rsid w:val="004943C0"/>
    <w:rsid w:val="00494B34"/>
    <w:rsid w:val="004962CB"/>
    <w:rsid w:val="00496A0D"/>
    <w:rsid w:val="00496F32"/>
    <w:rsid w:val="0049737C"/>
    <w:rsid w:val="00497550"/>
    <w:rsid w:val="00497C4F"/>
    <w:rsid w:val="004A0061"/>
    <w:rsid w:val="004A197D"/>
    <w:rsid w:val="004A1BAA"/>
    <w:rsid w:val="004A1E49"/>
    <w:rsid w:val="004A2A3E"/>
    <w:rsid w:val="004A35B5"/>
    <w:rsid w:val="004A3ADC"/>
    <w:rsid w:val="004A3AFC"/>
    <w:rsid w:val="004A41D4"/>
    <w:rsid w:val="004A4371"/>
    <w:rsid w:val="004A4386"/>
    <w:rsid w:val="004A4559"/>
    <w:rsid w:val="004A4977"/>
    <w:rsid w:val="004A6536"/>
    <w:rsid w:val="004A764A"/>
    <w:rsid w:val="004A77E8"/>
    <w:rsid w:val="004B04B5"/>
    <w:rsid w:val="004B069C"/>
    <w:rsid w:val="004B0E70"/>
    <w:rsid w:val="004B481D"/>
    <w:rsid w:val="004B4916"/>
    <w:rsid w:val="004B4C48"/>
    <w:rsid w:val="004B4F23"/>
    <w:rsid w:val="004B523E"/>
    <w:rsid w:val="004B54A7"/>
    <w:rsid w:val="004B557F"/>
    <w:rsid w:val="004B5716"/>
    <w:rsid w:val="004B5DCB"/>
    <w:rsid w:val="004B6373"/>
    <w:rsid w:val="004B69AA"/>
    <w:rsid w:val="004B6A34"/>
    <w:rsid w:val="004B6DE1"/>
    <w:rsid w:val="004B717F"/>
    <w:rsid w:val="004B762E"/>
    <w:rsid w:val="004B76DC"/>
    <w:rsid w:val="004C17F2"/>
    <w:rsid w:val="004C25FB"/>
    <w:rsid w:val="004C2907"/>
    <w:rsid w:val="004C2FEC"/>
    <w:rsid w:val="004C3217"/>
    <w:rsid w:val="004C3941"/>
    <w:rsid w:val="004C3F07"/>
    <w:rsid w:val="004C4DE5"/>
    <w:rsid w:val="004C4EAB"/>
    <w:rsid w:val="004C57FA"/>
    <w:rsid w:val="004C59F1"/>
    <w:rsid w:val="004C5C62"/>
    <w:rsid w:val="004C5D5D"/>
    <w:rsid w:val="004C6199"/>
    <w:rsid w:val="004C6D22"/>
    <w:rsid w:val="004C6F8E"/>
    <w:rsid w:val="004C6FDE"/>
    <w:rsid w:val="004C7268"/>
    <w:rsid w:val="004C7CDE"/>
    <w:rsid w:val="004C7EA9"/>
    <w:rsid w:val="004D06C2"/>
    <w:rsid w:val="004D081D"/>
    <w:rsid w:val="004D0D37"/>
    <w:rsid w:val="004D1154"/>
    <w:rsid w:val="004D19D9"/>
    <w:rsid w:val="004D2165"/>
    <w:rsid w:val="004D274C"/>
    <w:rsid w:val="004D3A9A"/>
    <w:rsid w:val="004D4A0E"/>
    <w:rsid w:val="004D4F8F"/>
    <w:rsid w:val="004D5B77"/>
    <w:rsid w:val="004D5FB9"/>
    <w:rsid w:val="004D60EF"/>
    <w:rsid w:val="004D625B"/>
    <w:rsid w:val="004D7274"/>
    <w:rsid w:val="004D7304"/>
    <w:rsid w:val="004D75CC"/>
    <w:rsid w:val="004D79BF"/>
    <w:rsid w:val="004D7E06"/>
    <w:rsid w:val="004E05E1"/>
    <w:rsid w:val="004E0A1D"/>
    <w:rsid w:val="004E0AC8"/>
    <w:rsid w:val="004E16C4"/>
    <w:rsid w:val="004E1A39"/>
    <w:rsid w:val="004E1D3B"/>
    <w:rsid w:val="004E227B"/>
    <w:rsid w:val="004E2374"/>
    <w:rsid w:val="004E255B"/>
    <w:rsid w:val="004E2C41"/>
    <w:rsid w:val="004E3E99"/>
    <w:rsid w:val="004E3F7C"/>
    <w:rsid w:val="004E4541"/>
    <w:rsid w:val="004E46E4"/>
    <w:rsid w:val="004E4AA4"/>
    <w:rsid w:val="004E6984"/>
    <w:rsid w:val="004E75C7"/>
    <w:rsid w:val="004F056B"/>
    <w:rsid w:val="004F05AB"/>
    <w:rsid w:val="004F070C"/>
    <w:rsid w:val="004F2C24"/>
    <w:rsid w:val="004F318E"/>
    <w:rsid w:val="004F50D9"/>
    <w:rsid w:val="004F5D54"/>
    <w:rsid w:val="004F66AD"/>
    <w:rsid w:val="00500E51"/>
    <w:rsid w:val="00500FBC"/>
    <w:rsid w:val="00501960"/>
    <w:rsid w:val="00501A0B"/>
    <w:rsid w:val="00501F7F"/>
    <w:rsid w:val="00502159"/>
    <w:rsid w:val="00502167"/>
    <w:rsid w:val="005029B0"/>
    <w:rsid w:val="00503182"/>
    <w:rsid w:val="00503A88"/>
    <w:rsid w:val="00504146"/>
    <w:rsid w:val="00504261"/>
    <w:rsid w:val="00504D2C"/>
    <w:rsid w:val="00504FF7"/>
    <w:rsid w:val="005050D6"/>
    <w:rsid w:val="00505482"/>
    <w:rsid w:val="00505604"/>
    <w:rsid w:val="00505C96"/>
    <w:rsid w:val="00507236"/>
    <w:rsid w:val="005076AE"/>
    <w:rsid w:val="005077EF"/>
    <w:rsid w:val="00507A4C"/>
    <w:rsid w:val="00507A50"/>
    <w:rsid w:val="00507EA2"/>
    <w:rsid w:val="005106AA"/>
    <w:rsid w:val="0051193A"/>
    <w:rsid w:val="00512213"/>
    <w:rsid w:val="00512544"/>
    <w:rsid w:val="005125BB"/>
    <w:rsid w:val="00512958"/>
    <w:rsid w:val="0051327B"/>
    <w:rsid w:val="00513502"/>
    <w:rsid w:val="00513974"/>
    <w:rsid w:val="00515476"/>
    <w:rsid w:val="0051551F"/>
    <w:rsid w:val="0051594F"/>
    <w:rsid w:val="0051649B"/>
    <w:rsid w:val="00516E8A"/>
    <w:rsid w:val="0051766E"/>
    <w:rsid w:val="005204BF"/>
    <w:rsid w:val="0052165A"/>
    <w:rsid w:val="00522702"/>
    <w:rsid w:val="00522EFC"/>
    <w:rsid w:val="00523015"/>
    <w:rsid w:val="0052328A"/>
    <w:rsid w:val="00523484"/>
    <w:rsid w:val="005245CF"/>
    <w:rsid w:val="005246B6"/>
    <w:rsid w:val="00525216"/>
    <w:rsid w:val="00525297"/>
    <w:rsid w:val="00525558"/>
    <w:rsid w:val="005258BF"/>
    <w:rsid w:val="0052596E"/>
    <w:rsid w:val="00525C3B"/>
    <w:rsid w:val="00525DC8"/>
    <w:rsid w:val="0052618E"/>
    <w:rsid w:val="0052696D"/>
    <w:rsid w:val="00527019"/>
    <w:rsid w:val="00527A86"/>
    <w:rsid w:val="00527B32"/>
    <w:rsid w:val="00531076"/>
    <w:rsid w:val="0053112C"/>
    <w:rsid w:val="005318C9"/>
    <w:rsid w:val="00531FD7"/>
    <w:rsid w:val="0053217E"/>
    <w:rsid w:val="005323B4"/>
    <w:rsid w:val="00532CAD"/>
    <w:rsid w:val="00532CD2"/>
    <w:rsid w:val="005334E3"/>
    <w:rsid w:val="00533F55"/>
    <w:rsid w:val="005345F8"/>
    <w:rsid w:val="0053570A"/>
    <w:rsid w:val="00535C0B"/>
    <w:rsid w:val="00537706"/>
    <w:rsid w:val="00537FC9"/>
    <w:rsid w:val="0054052F"/>
    <w:rsid w:val="00540BE9"/>
    <w:rsid w:val="005416DD"/>
    <w:rsid w:val="005423EA"/>
    <w:rsid w:val="00542AA3"/>
    <w:rsid w:val="00542C50"/>
    <w:rsid w:val="0054306E"/>
    <w:rsid w:val="00543230"/>
    <w:rsid w:val="00544CE9"/>
    <w:rsid w:val="00544D40"/>
    <w:rsid w:val="00544ED7"/>
    <w:rsid w:val="00544EF5"/>
    <w:rsid w:val="00545D7E"/>
    <w:rsid w:val="00546ED9"/>
    <w:rsid w:val="00547BDD"/>
    <w:rsid w:val="00551B66"/>
    <w:rsid w:val="005520FF"/>
    <w:rsid w:val="00552FD9"/>
    <w:rsid w:val="005530E9"/>
    <w:rsid w:val="00553ABB"/>
    <w:rsid w:val="0055534C"/>
    <w:rsid w:val="00555624"/>
    <w:rsid w:val="00555717"/>
    <w:rsid w:val="00555BC9"/>
    <w:rsid w:val="00555D74"/>
    <w:rsid w:val="0055689F"/>
    <w:rsid w:val="0055691B"/>
    <w:rsid w:val="00556967"/>
    <w:rsid w:val="005571B5"/>
    <w:rsid w:val="00557C83"/>
    <w:rsid w:val="00560EC4"/>
    <w:rsid w:val="005625CF"/>
    <w:rsid w:val="00562980"/>
    <w:rsid w:val="00562C7C"/>
    <w:rsid w:val="00563277"/>
    <w:rsid w:val="0056331D"/>
    <w:rsid w:val="00563958"/>
    <w:rsid w:val="00564416"/>
    <w:rsid w:val="0056550E"/>
    <w:rsid w:val="00565A3F"/>
    <w:rsid w:val="00565C9E"/>
    <w:rsid w:val="00571008"/>
    <w:rsid w:val="005714AE"/>
    <w:rsid w:val="00571E1A"/>
    <w:rsid w:val="0057270D"/>
    <w:rsid w:val="00572AA0"/>
    <w:rsid w:val="005732D1"/>
    <w:rsid w:val="00573AB3"/>
    <w:rsid w:val="00573EF0"/>
    <w:rsid w:val="00574F04"/>
    <w:rsid w:val="005756D6"/>
    <w:rsid w:val="00575925"/>
    <w:rsid w:val="00575F50"/>
    <w:rsid w:val="00576A65"/>
    <w:rsid w:val="00576BBA"/>
    <w:rsid w:val="00577016"/>
    <w:rsid w:val="00577B2D"/>
    <w:rsid w:val="005807F3"/>
    <w:rsid w:val="0058088A"/>
    <w:rsid w:val="00580EB0"/>
    <w:rsid w:val="00582B7B"/>
    <w:rsid w:val="0058312A"/>
    <w:rsid w:val="00583D8B"/>
    <w:rsid w:val="0058441F"/>
    <w:rsid w:val="005846DA"/>
    <w:rsid w:val="0058542D"/>
    <w:rsid w:val="005863CC"/>
    <w:rsid w:val="00586802"/>
    <w:rsid w:val="00586B1F"/>
    <w:rsid w:val="0058729D"/>
    <w:rsid w:val="00587B3B"/>
    <w:rsid w:val="00587E81"/>
    <w:rsid w:val="0059017C"/>
    <w:rsid w:val="00590783"/>
    <w:rsid w:val="00590CE3"/>
    <w:rsid w:val="0059129A"/>
    <w:rsid w:val="00592464"/>
    <w:rsid w:val="00592AF8"/>
    <w:rsid w:val="00592E0C"/>
    <w:rsid w:val="005930CD"/>
    <w:rsid w:val="0059392B"/>
    <w:rsid w:val="005945D3"/>
    <w:rsid w:val="00594917"/>
    <w:rsid w:val="00594D94"/>
    <w:rsid w:val="00595752"/>
    <w:rsid w:val="0059592F"/>
    <w:rsid w:val="005964EE"/>
    <w:rsid w:val="00596759"/>
    <w:rsid w:val="00597A1B"/>
    <w:rsid w:val="00597B84"/>
    <w:rsid w:val="005A07EF"/>
    <w:rsid w:val="005A1335"/>
    <w:rsid w:val="005A1FFA"/>
    <w:rsid w:val="005A2109"/>
    <w:rsid w:val="005A2B1F"/>
    <w:rsid w:val="005A4EB4"/>
    <w:rsid w:val="005A511F"/>
    <w:rsid w:val="005A5384"/>
    <w:rsid w:val="005A54EB"/>
    <w:rsid w:val="005A66E8"/>
    <w:rsid w:val="005A7268"/>
    <w:rsid w:val="005B095A"/>
    <w:rsid w:val="005B1AF0"/>
    <w:rsid w:val="005B215C"/>
    <w:rsid w:val="005B295B"/>
    <w:rsid w:val="005B2BC0"/>
    <w:rsid w:val="005B2D00"/>
    <w:rsid w:val="005B39BD"/>
    <w:rsid w:val="005B3C33"/>
    <w:rsid w:val="005B3D46"/>
    <w:rsid w:val="005B3EA6"/>
    <w:rsid w:val="005B3FB9"/>
    <w:rsid w:val="005B4948"/>
    <w:rsid w:val="005B559B"/>
    <w:rsid w:val="005B60C7"/>
    <w:rsid w:val="005B69C6"/>
    <w:rsid w:val="005B6A36"/>
    <w:rsid w:val="005B6C44"/>
    <w:rsid w:val="005B796F"/>
    <w:rsid w:val="005C0707"/>
    <w:rsid w:val="005C08CB"/>
    <w:rsid w:val="005C1A94"/>
    <w:rsid w:val="005C1F5D"/>
    <w:rsid w:val="005C27C6"/>
    <w:rsid w:val="005C2C09"/>
    <w:rsid w:val="005C2D1C"/>
    <w:rsid w:val="005C3654"/>
    <w:rsid w:val="005C3C14"/>
    <w:rsid w:val="005C3C15"/>
    <w:rsid w:val="005C4401"/>
    <w:rsid w:val="005C4647"/>
    <w:rsid w:val="005C49B7"/>
    <w:rsid w:val="005C4C6C"/>
    <w:rsid w:val="005C5321"/>
    <w:rsid w:val="005C67AE"/>
    <w:rsid w:val="005C6BCF"/>
    <w:rsid w:val="005C6E36"/>
    <w:rsid w:val="005C79F9"/>
    <w:rsid w:val="005D0EF2"/>
    <w:rsid w:val="005D1FCB"/>
    <w:rsid w:val="005D2345"/>
    <w:rsid w:val="005D2960"/>
    <w:rsid w:val="005D2B84"/>
    <w:rsid w:val="005D3120"/>
    <w:rsid w:val="005D36BB"/>
    <w:rsid w:val="005D54B6"/>
    <w:rsid w:val="005D6EC5"/>
    <w:rsid w:val="005D7785"/>
    <w:rsid w:val="005E12B1"/>
    <w:rsid w:val="005E159F"/>
    <w:rsid w:val="005E15C9"/>
    <w:rsid w:val="005E16C6"/>
    <w:rsid w:val="005E18A2"/>
    <w:rsid w:val="005E1ACF"/>
    <w:rsid w:val="005E2543"/>
    <w:rsid w:val="005E2D0F"/>
    <w:rsid w:val="005E35A5"/>
    <w:rsid w:val="005E4E83"/>
    <w:rsid w:val="005E59EE"/>
    <w:rsid w:val="005E6D53"/>
    <w:rsid w:val="005E7B1A"/>
    <w:rsid w:val="005E7B7C"/>
    <w:rsid w:val="005F00F9"/>
    <w:rsid w:val="005F0394"/>
    <w:rsid w:val="005F0B88"/>
    <w:rsid w:val="005F0D97"/>
    <w:rsid w:val="005F23F4"/>
    <w:rsid w:val="005F2C5B"/>
    <w:rsid w:val="005F2F09"/>
    <w:rsid w:val="005F3622"/>
    <w:rsid w:val="005F39E4"/>
    <w:rsid w:val="005F3A5E"/>
    <w:rsid w:val="005F3CFF"/>
    <w:rsid w:val="005F3EF4"/>
    <w:rsid w:val="005F4128"/>
    <w:rsid w:val="005F41EE"/>
    <w:rsid w:val="005F43C7"/>
    <w:rsid w:val="005F4461"/>
    <w:rsid w:val="005F49AD"/>
    <w:rsid w:val="005F4B50"/>
    <w:rsid w:val="005F4B5A"/>
    <w:rsid w:val="005F512D"/>
    <w:rsid w:val="005F6781"/>
    <w:rsid w:val="005F695F"/>
    <w:rsid w:val="005F76A3"/>
    <w:rsid w:val="005F787E"/>
    <w:rsid w:val="005F7D24"/>
    <w:rsid w:val="006018AD"/>
    <w:rsid w:val="006023E7"/>
    <w:rsid w:val="0060243E"/>
    <w:rsid w:val="0060296F"/>
    <w:rsid w:val="006038F2"/>
    <w:rsid w:val="00603969"/>
    <w:rsid w:val="00605C22"/>
    <w:rsid w:val="00606144"/>
    <w:rsid w:val="00606A19"/>
    <w:rsid w:val="006072BA"/>
    <w:rsid w:val="00610138"/>
    <w:rsid w:val="00610354"/>
    <w:rsid w:val="006103A7"/>
    <w:rsid w:val="00611070"/>
    <w:rsid w:val="0061113C"/>
    <w:rsid w:val="0061198B"/>
    <w:rsid w:val="00611B69"/>
    <w:rsid w:val="00612058"/>
    <w:rsid w:val="00612373"/>
    <w:rsid w:val="0061395A"/>
    <w:rsid w:val="00614962"/>
    <w:rsid w:val="00616045"/>
    <w:rsid w:val="006160DD"/>
    <w:rsid w:val="00621809"/>
    <w:rsid w:val="00621D30"/>
    <w:rsid w:val="00621F48"/>
    <w:rsid w:val="006221C3"/>
    <w:rsid w:val="0062230B"/>
    <w:rsid w:val="00622658"/>
    <w:rsid w:val="006228FF"/>
    <w:rsid w:val="006232F9"/>
    <w:rsid w:val="00623547"/>
    <w:rsid w:val="00624646"/>
    <w:rsid w:val="00624651"/>
    <w:rsid w:val="00624B0A"/>
    <w:rsid w:val="00624BD0"/>
    <w:rsid w:val="006253A9"/>
    <w:rsid w:val="0062597F"/>
    <w:rsid w:val="00625C39"/>
    <w:rsid w:val="00626516"/>
    <w:rsid w:val="0062661F"/>
    <w:rsid w:val="00626A84"/>
    <w:rsid w:val="00626DD1"/>
    <w:rsid w:val="006275C1"/>
    <w:rsid w:val="00631057"/>
    <w:rsid w:val="00632B8F"/>
    <w:rsid w:val="00633612"/>
    <w:rsid w:val="00633CE3"/>
    <w:rsid w:val="006341B5"/>
    <w:rsid w:val="006343C6"/>
    <w:rsid w:val="0063473F"/>
    <w:rsid w:val="00634A69"/>
    <w:rsid w:val="00635AE8"/>
    <w:rsid w:val="006364E6"/>
    <w:rsid w:val="00637253"/>
    <w:rsid w:val="0063797B"/>
    <w:rsid w:val="00637BE8"/>
    <w:rsid w:val="00637E18"/>
    <w:rsid w:val="006413ED"/>
    <w:rsid w:val="00641975"/>
    <w:rsid w:val="00641D7A"/>
    <w:rsid w:val="00642820"/>
    <w:rsid w:val="00642BAF"/>
    <w:rsid w:val="00642C41"/>
    <w:rsid w:val="00643504"/>
    <w:rsid w:val="00644813"/>
    <w:rsid w:val="0064637D"/>
    <w:rsid w:val="00646431"/>
    <w:rsid w:val="00646ABC"/>
    <w:rsid w:val="006474AD"/>
    <w:rsid w:val="00647590"/>
    <w:rsid w:val="00647FFE"/>
    <w:rsid w:val="00651093"/>
    <w:rsid w:val="006516D3"/>
    <w:rsid w:val="00651B79"/>
    <w:rsid w:val="00653392"/>
    <w:rsid w:val="00653D52"/>
    <w:rsid w:val="00654156"/>
    <w:rsid w:val="0065423E"/>
    <w:rsid w:val="00654941"/>
    <w:rsid w:val="0065529A"/>
    <w:rsid w:val="00655479"/>
    <w:rsid w:val="00655C78"/>
    <w:rsid w:val="006565A1"/>
    <w:rsid w:val="00660D9F"/>
    <w:rsid w:val="00661728"/>
    <w:rsid w:val="00662173"/>
    <w:rsid w:val="0066276C"/>
    <w:rsid w:val="00662DE3"/>
    <w:rsid w:val="00663A64"/>
    <w:rsid w:val="00663D1F"/>
    <w:rsid w:val="0066416C"/>
    <w:rsid w:val="0066419B"/>
    <w:rsid w:val="00664391"/>
    <w:rsid w:val="00665FD0"/>
    <w:rsid w:val="00666CD1"/>
    <w:rsid w:val="0066702B"/>
    <w:rsid w:val="00667B90"/>
    <w:rsid w:val="0067094D"/>
    <w:rsid w:val="00670A2C"/>
    <w:rsid w:val="00670C4E"/>
    <w:rsid w:val="0067130F"/>
    <w:rsid w:val="00671620"/>
    <w:rsid w:val="00671E41"/>
    <w:rsid w:val="0067394C"/>
    <w:rsid w:val="00674685"/>
    <w:rsid w:val="006754B6"/>
    <w:rsid w:val="006755B3"/>
    <w:rsid w:val="006756E8"/>
    <w:rsid w:val="00675C5F"/>
    <w:rsid w:val="00676455"/>
    <w:rsid w:val="00676E3C"/>
    <w:rsid w:val="00677BE1"/>
    <w:rsid w:val="00680216"/>
    <w:rsid w:val="00680680"/>
    <w:rsid w:val="00680D16"/>
    <w:rsid w:val="006828DD"/>
    <w:rsid w:val="00683ABC"/>
    <w:rsid w:val="00684137"/>
    <w:rsid w:val="00684577"/>
    <w:rsid w:val="00684EF8"/>
    <w:rsid w:val="00685781"/>
    <w:rsid w:val="00685AD4"/>
    <w:rsid w:val="00685E2C"/>
    <w:rsid w:val="0068605E"/>
    <w:rsid w:val="006863E8"/>
    <w:rsid w:val="0068740A"/>
    <w:rsid w:val="00687DFF"/>
    <w:rsid w:val="0069032E"/>
    <w:rsid w:val="006904BB"/>
    <w:rsid w:val="00690663"/>
    <w:rsid w:val="00690C37"/>
    <w:rsid w:val="00691352"/>
    <w:rsid w:val="0069171B"/>
    <w:rsid w:val="00691B5F"/>
    <w:rsid w:val="00691C0C"/>
    <w:rsid w:val="00692061"/>
    <w:rsid w:val="006929BB"/>
    <w:rsid w:val="00693252"/>
    <w:rsid w:val="006933DF"/>
    <w:rsid w:val="00693424"/>
    <w:rsid w:val="0069353F"/>
    <w:rsid w:val="006941C0"/>
    <w:rsid w:val="006944FA"/>
    <w:rsid w:val="00694F4F"/>
    <w:rsid w:val="006952F2"/>
    <w:rsid w:val="00695915"/>
    <w:rsid w:val="00696177"/>
    <w:rsid w:val="0069639E"/>
    <w:rsid w:val="00696A51"/>
    <w:rsid w:val="00697D21"/>
    <w:rsid w:val="00697F9D"/>
    <w:rsid w:val="006A0B3E"/>
    <w:rsid w:val="006A0BDD"/>
    <w:rsid w:val="006A1A43"/>
    <w:rsid w:val="006A1D7B"/>
    <w:rsid w:val="006A2306"/>
    <w:rsid w:val="006A28FE"/>
    <w:rsid w:val="006A2948"/>
    <w:rsid w:val="006A2C04"/>
    <w:rsid w:val="006A32FB"/>
    <w:rsid w:val="006A357B"/>
    <w:rsid w:val="006A3DE7"/>
    <w:rsid w:val="006A47C7"/>
    <w:rsid w:val="006A500A"/>
    <w:rsid w:val="006A5487"/>
    <w:rsid w:val="006A5711"/>
    <w:rsid w:val="006A5E7C"/>
    <w:rsid w:val="006A5EFB"/>
    <w:rsid w:val="006A6A78"/>
    <w:rsid w:val="006A711A"/>
    <w:rsid w:val="006A7713"/>
    <w:rsid w:val="006B0338"/>
    <w:rsid w:val="006B051A"/>
    <w:rsid w:val="006B0EAE"/>
    <w:rsid w:val="006B14D8"/>
    <w:rsid w:val="006B1882"/>
    <w:rsid w:val="006B2D94"/>
    <w:rsid w:val="006B30DA"/>
    <w:rsid w:val="006B4EB0"/>
    <w:rsid w:val="006B5B70"/>
    <w:rsid w:val="006B6B2D"/>
    <w:rsid w:val="006B6BBF"/>
    <w:rsid w:val="006B7253"/>
    <w:rsid w:val="006C16EA"/>
    <w:rsid w:val="006C1AF6"/>
    <w:rsid w:val="006C2203"/>
    <w:rsid w:val="006C23B5"/>
    <w:rsid w:val="006C2BC7"/>
    <w:rsid w:val="006C4A62"/>
    <w:rsid w:val="006C5102"/>
    <w:rsid w:val="006C54DB"/>
    <w:rsid w:val="006C6E9B"/>
    <w:rsid w:val="006C707C"/>
    <w:rsid w:val="006C7099"/>
    <w:rsid w:val="006C78E7"/>
    <w:rsid w:val="006C7DD2"/>
    <w:rsid w:val="006D0716"/>
    <w:rsid w:val="006D1966"/>
    <w:rsid w:val="006D1AA1"/>
    <w:rsid w:val="006D1E78"/>
    <w:rsid w:val="006D21B2"/>
    <w:rsid w:val="006D28BB"/>
    <w:rsid w:val="006D3EAB"/>
    <w:rsid w:val="006D42CD"/>
    <w:rsid w:val="006D4761"/>
    <w:rsid w:val="006D4EEC"/>
    <w:rsid w:val="006D5C89"/>
    <w:rsid w:val="006D6073"/>
    <w:rsid w:val="006D618D"/>
    <w:rsid w:val="006D6915"/>
    <w:rsid w:val="006E02D3"/>
    <w:rsid w:val="006E08D4"/>
    <w:rsid w:val="006E0A04"/>
    <w:rsid w:val="006E0C38"/>
    <w:rsid w:val="006E0E58"/>
    <w:rsid w:val="006E0EF0"/>
    <w:rsid w:val="006E10CB"/>
    <w:rsid w:val="006E120D"/>
    <w:rsid w:val="006E1778"/>
    <w:rsid w:val="006E1B16"/>
    <w:rsid w:val="006E2E39"/>
    <w:rsid w:val="006E317A"/>
    <w:rsid w:val="006E6D53"/>
    <w:rsid w:val="006E7A21"/>
    <w:rsid w:val="006F0172"/>
    <w:rsid w:val="006F04BA"/>
    <w:rsid w:val="006F0A3A"/>
    <w:rsid w:val="006F0D57"/>
    <w:rsid w:val="006F0E5F"/>
    <w:rsid w:val="006F0F2F"/>
    <w:rsid w:val="006F242D"/>
    <w:rsid w:val="006F356B"/>
    <w:rsid w:val="006F38E2"/>
    <w:rsid w:val="006F40A9"/>
    <w:rsid w:val="006F435E"/>
    <w:rsid w:val="006F4C23"/>
    <w:rsid w:val="006F507E"/>
    <w:rsid w:val="006F5576"/>
    <w:rsid w:val="006F5949"/>
    <w:rsid w:val="006F5CC2"/>
    <w:rsid w:val="006F5FB1"/>
    <w:rsid w:val="006F7B0E"/>
    <w:rsid w:val="007001F2"/>
    <w:rsid w:val="007005B4"/>
    <w:rsid w:val="00702288"/>
    <w:rsid w:val="007035C8"/>
    <w:rsid w:val="00703C7A"/>
    <w:rsid w:val="0070416B"/>
    <w:rsid w:val="007041F3"/>
    <w:rsid w:val="007046D4"/>
    <w:rsid w:val="0070474F"/>
    <w:rsid w:val="00705021"/>
    <w:rsid w:val="00705394"/>
    <w:rsid w:val="00705960"/>
    <w:rsid w:val="00707600"/>
    <w:rsid w:val="007076AB"/>
    <w:rsid w:val="007078E6"/>
    <w:rsid w:val="00707AFC"/>
    <w:rsid w:val="00707BDE"/>
    <w:rsid w:val="00707DAF"/>
    <w:rsid w:val="00707F31"/>
    <w:rsid w:val="0071021F"/>
    <w:rsid w:val="00710234"/>
    <w:rsid w:val="007103F0"/>
    <w:rsid w:val="0071045C"/>
    <w:rsid w:val="00710710"/>
    <w:rsid w:val="007118D5"/>
    <w:rsid w:val="00711EBB"/>
    <w:rsid w:val="00712445"/>
    <w:rsid w:val="00712BCF"/>
    <w:rsid w:val="00713301"/>
    <w:rsid w:val="00713694"/>
    <w:rsid w:val="00713AA9"/>
    <w:rsid w:val="0071408E"/>
    <w:rsid w:val="00714419"/>
    <w:rsid w:val="00714BE2"/>
    <w:rsid w:val="00714FB4"/>
    <w:rsid w:val="0071648B"/>
    <w:rsid w:val="00717009"/>
    <w:rsid w:val="00717102"/>
    <w:rsid w:val="0071791C"/>
    <w:rsid w:val="007179D7"/>
    <w:rsid w:val="00717C9F"/>
    <w:rsid w:val="00717F3A"/>
    <w:rsid w:val="00720B3B"/>
    <w:rsid w:val="007225DF"/>
    <w:rsid w:val="00722B8E"/>
    <w:rsid w:val="00722CA6"/>
    <w:rsid w:val="00722F2E"/>
    <w:rsid w:val="00723170"/>
    <w:rsid w:val="00723718"/>
    <w:rsid w:val="0072380F"/>
    <w:rsid w:val="007244B5"/>
    <w:rsid w:val="00724DDD"/>
    <w:rsid w:val="007253F0"/>
    <w:rsid w:val="0072584C"/>
    <w:rsid w:val="00725AA3"/>
    <w:rsid w:val="00725D43"/>
    <w:rsid w:val="0072702E"/>
    <w:rsid w:val="00727119"/>
    <w:rsid w:val="0072738B"/>
    <w:rsid w:val="00730094"/>
    <w:rsid w:val="00730793"/>
    <w:rsid w:val="007307D4"/>
    <w:rsid w:val="0073143B"/>
    <w:rsid w:val="00731546"/>
    <w:rsid w:val="00731922"/>
    <w:rsid w:val="00731A26"/>
    <w:rsid w:val="00731AB8"/>
    <w:rsid w:val="00731C61"/>
    <w:rsid w:val="00731E44"/>
    <w:rsid w:val="0073206D"/>
    <w:rsid w:val="00732133"/>
    <w:rsid w:val="00732CE5"/>
    <w:rsid w:val="00732ED6"/>
    <w:rsid w:val="007332E1"/>
    <w:rsid w:val="0073392E"/>
    <w:rsid w:val="00734018"/>
    <w:rsid w:val="00734450"/>
    <w:rsid w:val="00735184"/>
    <w:rsid w:val="00735F30"/>
    <w:rsid w:val="00736F68"/>
    <w:rsid w:val="00736FFF"/>
    <w:rsid w:val="007371EF"/>
    <w:rsid w:val="0074017A"/>
    <w:rsid w:val="00740B19"/>
    <w:rsid w:val="00740CFA"/>
    <w:rsid w:val="00741513"/>
    <w:rsid w:val="00741595"/>
    <w:rsid w:val="007423F5"/>
    <w:rsid w:val="00743193"/>
    <w:rsid w:val="00743586"/>
    <w:rsid w:val="0074380B"/>
    <w:rsid w:val="007439D1"/>
    <w:rsid w:val="00744128"/>
    <w:rsid w:val="00744413"/>
    <w:rsid w:val="007447E3"/>
    <w:rsid w:val="00744B3F"/>
    <w:rsid w:val="00744D0A"/>
    <w:rsid w:val="00744FB5"/>
    <w:rsid w:val="007461E9"/>
    <w:rsid w:val="007462B0"/>
    <w:rsid w:val="007462E2"/>
    <w:rsid w:val="00746E57"/>
    <w:rsid w:val="007476D8"/>
    <w:rsid w:val="00747CC7"/>
    <w:rsid w:val="00750289"/>
    <w:rsid w:val="00750979"/>
    <w:rsid w:val="0075187A"/>
    <w:rsid w:val="0075222A"/>
    <w:rsid w:val="007525FA"/>
    <w:rsid w:val="00752C08"/>
    <w:rsid w:val="00753215"/>
    <w:rsid w:val="00753817"/>
    <w:rsid w:val="00754506"/>
    <w:rsid w:val="0075450D"/>
    <w:rsid w:val="00755171"/>
    <w:rsid w:val="007552BA"/>
    <w:rsid w:val="00755535"/>
    <w:rsid w:val="00755CB0"/>
    <w:rsid w:val="00755DBC"/>
    <w:rsid w:val="007560DF"/>
    <w:rsid w:val="007565C3"/>
    <w:rsid w:val="007568E3"/>
    <w:rsid w:val="00756C24"/>
    <w:rsid w:val="00757267"/>
    <w:rsid w:val="00757AA5"/>
    <w:rsid w:val="00760075"/>
    <w:rsid w:val="0076016D"/>
    <w:rsid w:val="00760545"/>
    <w:rsid w:val="00760D3A"/>
    <w:rsid w:val="00760E98"/>
    <w:rsid w:val="0076161B"/>
    <w:rsid w:val="0076174A"/>
    <w:rsid w:val="007617E6"/>
    <w:rsid w:val="00761D3F"/>
    <w:rsid w:val="00762580"/>
    <w:rsid w:val="0076297C"/>
    <w:rsid w:val="00762998"/>
    <w:rsid w:val="0076299B"/>
    <w:rsid w:val="00763364"/>
    <w:rsid w:val="00763481"/>
    <w:rsid w:val="00763759"/>
    <w:rsid w:val="007638F9"/>
    <w:rsid w:val="00763F4B"/>
    <w:rsid w:val="007645F9"/>
    <w:rsid w:val="00764EA4"/>
    <w:rsid w:val="007650B7"/>
    <w:rsid w:val="007652FF"/>
    <w:rsid w:val="00765636"/>
    <w:rsid w:val="00765E38"/>
    <w:rsid w:val="00765EB6"/>
    <w:rsid w:val="00766769"/>
    <w:rsid w:val="00766C5B"/>
    <w:rsid w:val="00766CC0"/>
    <w:rsid w:val="00767A73"/>
    <w:rsid w:val="00770018"/>
    <w:rsid w:val="00770FB0"/>
    <w:rsid w:val="0077223C"/>
    <w:rsid w:val="007726BD"/>
    <w:rsid w:val="00772C72"/>
    <w:rsid w:val="00772FF0"/>
    <w:rsid w:val="007732EF"/>
    <w:rsid w:val="007738C4"/>
    <w:rsid w:val="007738CC"/>
    <w:rsid w:val="007738FA"/>
    <w:rsid w:val="00775011"/>
    <w:rsid w:val="0077515B"/>
    <w:rsid w:val="007753CE"/>
    <w:rsid w:val="007756CF"/>
    <w:rsid w:val="007762E6"/>
    <w:rsid w:val="00776501"/>
    <w:rsid w:val="00776A10"/>
    <w:rsid w:val="00776EAF"/>
    <w:rsid w:val="00777508"/>
    <w:rsid w:val="00777726"/>
    <w:rsid w:val="007778D7"/>
    <w:rsid w:val="00781239"/>
    <w:rsid w:val="00781BB9"/>
    <w:rsid w:val="00781C2B"/>
    <w:rsid w:val="00781EFA"/>
    <w:rsid w:val="007823DF"/>
    <w:rsid w:val="007846C1"/>
    <w:rsid w:val="007847C0"/>
    <w:rsid w:val="00785D93"/>
    <w:rsid w:val="00785F9C"/>
    <w:rsid w:val="00787511"/>
    <w:rsid w:val="0079056F"/>
    <w:rsid w:val="00790629"/>
    <w:rsid w:val="007908EB"/>
    <w:rsid w:val="00790CC9"/>
    <w:rsid w:val="007911B2"/>
    <w:rsid w:val="0079145C"/>
    <w:rsid w:val="00791BE4"/>
    <w:rsid w:val="00791E37"/>
    <w:rsid w:val="0079214F"/>
    <w:rsid w:val="00792398"/>
    <w:rsid w:val="007928BF"/>
    <w:rsid w:val="00793AC8"/>
    <w:rsid w:val="00793E6C"/>
    <w:rsid w:val="00794426"/>
    <w:rsid w:val="007947A0"/>
    <w:rsid w:val="00794921"/>
    <w:rsid w:val="007949E6"/>
    <w:rsid w:val="00794BCD"/>
    <w:rsid w:val="00794E5B"/>
    <w:rsid w:val="00796169"/>
    <w:rsid w:val="00796281"/>
    <w:rsid w:val="007966AB"/>
    <w:rsid w:val="00796A7A"/>
    <w:rsid w:val="007970BB"/>
    <w:rsid w:val="007A0413"/>
    <w:rsid w:val="007A0AF6"/>
    <w:rsid w:val="007A0BAD"/>
    <w:rsid w:val="007A0C3E"/>
    <w:rsid w:val="007A0CCE"/>
    <w:rsid w:val="007A16DF"/>
    <w:rsid w:val="007A18B2"/>
    <w:rsid w:val="007A20AA"/>
    <w:rsid w:val="007A2543"/>
    <w:rsid w:val="007A26B7"/>
    <w:rsid w:val="007A29C2"/>
    <w:rsid w:val="007A2E67"/>
    <w:rsid w:val="007A3662"/>
    <w:rsid w:val="007A3DA1"/>
    <w:rsid w:val="007A543D"/>
    <w:rsid w:val="007A5906"/>
    <w:rsid w:val="007A5D50"/>
    <w:rsid w:val="007A62A8"/>
    <w:rsid w:val="007A68F2"/>
    <w:rsid w:val="007A6C66"/>
    <w:rsid w:val="007A73D5"/>
    <w:rsid w:val="007A7780"/>
    <w:rsid w:val="007B1073"/>
    <w:rsid w:val="007B17EA"/>
    <w:rsid w:val="007B1C8B"/>
    <w:rsid w:val="007B1E74"/>
    <w:rsid w:val="007B218B"/>
    <w:rsid w:val="007B21BF"/>
    <w:rsid w:val="007B2DC3"/>
    <w:rsid w:val="007B2F27"/>
    <w:rsid w:val="007B2F3B"/>
    <w:rsid w:val="007B398A"/>
    <w:rsid w:val="007B4144"/>
    <w:rsid w:val="007B4DAC"/>
    <w:rsid w:val="007B5A6D"/>
    <w:rsid w:val="007B671A"/>
    <w:rsid w:val="007C04D3"/>
    <w:rsid w:val="007C0DA0"/>
    <w:rsid w:val="007C0FF2"/>
    <w:rsid w:val="007C1501"/>
    <w:rsid w:val="007C3050"/>
    <w:rsid w:val="007C36B1"/>
    <w:rsid w:val="007C3EA2"/>
    <w:rsid w:val="007C3F62"/>
    <w:rsid w:val="007C3FBD"/>
    <w:rsid w:val="007C420E"/>
    <w:rsid w:val="007C4558"/>
    <w:rsid w:val="007C5207"/>
    <w:rsid w:val="007C54FA"/>
    <w:rsid w:val="007C610E"/>
    <w:rsid w:val="007C641E"/>
    <w:rsid w:val="007C65A2"/>
    <w:rsid w:val="007C65E6"/>
    <w:rsid w:val="007C7BF4"/>
    <w:rsid w:val="007D07DB"/>
    <w:rsid w:val="007D0E29"/>
    <w:rsid w:val="007D0E36"/>
    <w:rsid w:val="007D1177"/>
    <w:rsid w:val="007D1443"/>
    <w:rsid w:val="007D14A2"/>
    <w:rsid w:val="007D1B4D"/>
    <w:rsid w:val="007D24E0"/>
    <w:rsid w:val="007D28B2"/>
    <w:rsid w:val="007D2BA1"/>
    <w:rsid w:val="007D3097"/>
    <w:rsid w:val="007D3463"/>
    <w:rsid w:val="007D3BB3"/>
    <w:rsid w:val="007D3C18"/>
    <w:rsid w:val="007D4919"/>
    <w:rsid w:val="007D54A4"/>
    <w:rsid w:val="007D5B31"/>
    <w:rsid w:val="007D6361"/>
    <w:rsid w:val="007D6888"/>
    <w:rsid w:val="007D7361"/>
    <w:rsid w:val="007E04B9"/>
    <w:rsid w:val="007E061B"/>
    <w:rsid w:val="007E08D7"/>
    <w:rsid w:val="007E0A6A"/>
    <w:rsid w:val="007E0AFD"/>
    <w:rsid w:val="007E0E01"/>
    <w:rsid w:val="007E2C66"/>
    <w:rsid w:val="007E2D6B"/>
    <w:rsid w:val="007E32F9"/>
    <w:rsid w:val="007E3378"/>
    <w:rsid w:val="007E3547"/>
    <w:rsid w:val="007E4064"/>
    <w:rsid w:val="007E4452"/>
    <w:rsid w:val="007E466F"/>
    <w:rsid w:val="007E75E2"/>
    <w:rsid w:val="007E77AA"/>
    <w:rsid w:val="007E7EB9"/>
    <w:rsid w:val="007E7EF1"/>
    <w:rsid w:val="007F0398"/>
    <w:rsid w:val="007F142D"/>
    <w:rsid w:val="007F20B8"/>
    <w:rsid w:val="007F26EB"/>
    <w:rsid w:val="007F282F"/>
    <w:rsid w:val="007F370E"/>
    <w:rsid w:val="007F3F0C"/>
    <w:rsid w:val="007F3FB1"/>
    <w:rsid w:val="007F4199"/>
    <w:rsid w:val="007F502E"/>
    <w:rsid w:val="007F52C4"/>
    <w:rsid w:val="007F5D07"/>
    <w:rsid w:val="007F5D7F"/>
    <w:rsid w:val="007F5DC5"/>
    <w:rsid w:val="007F5E6C"/>
    <w:rsid w:val="00800377"/>
    <w:rsid w:val="00800698"/>
    <w:rsid w:val="00800781"/>
    <w:rsid w:val="00800C7E"/>
    <w:rsid w:val="00800D4F"/>
    <w:rsid w:val="00801FA5"/>
    <w:rsid w:val="00802145"/>
    <w:rsid w:val="0080228F"/>
    <w:rsid w:val="00802802"/>
    <w:rsid w:val="00802A12"/>
    <w:rsid w:val="00802C83"/>
    <w:rsid w:val="00802F0C"/>
    <w:rsid w:val="00803893"/>
    <w:rsid w:val="00803A4E"/>
    <w:rsid w:val="00803B58"/>
    <w:rsid w:val="00803DB0"/>
    <w:rsid w:val="00803E48"/>
    <w:rsid w:val="00803EA3"/>
    <w:rsid w:val="008045D0"/>
    <w:rsid w:val="00804742"/>
    <w:rsid w:val="0080474C"/>
    <w:rsid w:val="00804DD5"/>
    <w:rsid w:val="0080625A"/>
    <w:rsid w:val="00806844"/>
    <w:rsid w:val="00806C55"/>
    <w:rsid w:val="00806FA8"/>
    <w:rsid w:val="00807024"/>
    <w:rsid w:val="0080778D"/>
    <w:rsid w:val="0081103C"/>
    <w:rsid w:val="008118BA"/>
    <w:rsid w:val="00812333"/>
    <w:rsid w:val="00812906"/>
    <w:rsid w:val="00812F4A"/>
    <w:rsid w:val="00813B73"/>
    <w:rsid w:val="008141E1"/>
    <w:rsid w:val="008148AD"/>
    <w:rsid w:val="00814936"/>
    <w:rsid w:val="00817F6C"/>
    <w:rsid w:val="0082059C"/>
    <w:rsid w:val="00820AD7"/>
    <w:rsid w:val="00821832"/>
    <w:rsid w:val="008224ED"/>
    <w:rsid w:val="008227E3"/>
    <w:rsid w:val="00822ED2"/>
    <w:rsid w:val="00824F95"/>
    <w:rsid w:val="008253EF"/>
    <w:rsid w:val="00827004"/>
    <w:rsid w:val="00827F30"/>
    <w:rsid w:val="00830182"/>
    <w:rsid w:val="00830CA4"/>
    <w:rsid w:val="00830D32"/>
    <w:rsid w:val="00831E20"/>
    <w:rsid w:val="00831FD3"/>
    <w:rsid w:val="00832D84"/>
    <w:rsid w:val="008331F1"/>
    <w:rsid w:val="0083326E"/>
    <w:rsid w:val="00833438"/>
    <w:rsid w:val="00833C28"/>
    <w:rsid w:val="0083410B"/>
    <w:rsid w:val="00834611"/>
    <w:rsid w:val="00835032"/>
    <w:rsid w:val="0083628B"/>
    <w:rsid w:val="00836382"/>
    <w:rsid w:val="0083659C"/>
    <w:rsid w:val="00837ABF"/>
    <w:rsid w:val="00840C3F"/>
    <w:rsid w:val="00840D0A"/>
    <w:rsid w:val="00840E07"/>
    <w:rsid w:val="008416D9"/>
    <w:rsid w:val="00841CC4"/>
    <w:rsid w:val="00841D25"/>
    <w:rsid w:val="008424BB"/>
    <w:rsid w:val="00842D7C"/>
    <w:rsid w:val="008430B0"/>
    <w:rsid w:val="00843DEB"/>
    <w:rsid w:val="00843EDF"/>
    <w:rsid w:val="00845F23"/>
    <w:rsid w:val="008460AF"/>
    <w:rsid w:val="00846770"/>
    <w:rsid w:val="00846D56"/>
    <w:rsid w:val="008470D6"/>
    <w:rsid w:val="0084718A"/>
    <w:rsid w:val="00847315"/>
    <w:rsid w:val="00847940"/>
    <w:rsid w:val="008502A5"/>
    <w:rsid w:val="008507FE"/>
    <w:rsid w:val="0085171F"/>
    <w:rsid w:val="00851FFA"/>
    <w:rsid w:val="00852491"/>
    <w:rsid w:val="0085463E"/>
    <w:rsid w:val="008547C1"/>
    <w:rsid w:val="00854BCF"/>
    <w:rsid w:val="00855013"/>
    <w:rsid w:val="00855BA5"/>
    <w:rsid w:val="0085718A"/>
    <w:rsid w:val="0085738F"/>
    <w:rsid w:val="008610CD"/>
    <w:rsid w:val="00861AA2"/>
    <w:rsid w:val="00861CCC"/>
    <w:rsid w:val="00861EEF"/>
    <w:rsid w:val="008620C1"/>
    <w:rsid w:val="008621C9"/>
    <w:rsid w:val="00862B37"/>
    <w:rsid w:val="00863B28"/>
    <w:rsid w:val="00863D63"/>
    <w:rsid w:val="00864C08"/>
    <w:rsid w:val="00864FFD"/>
    <w:rsid w:val="00865637"/>
    <w:rsid w:val="0086566F"/>
    <w:rsid w:val="0086667C"/>
    <w:rsid w:val="008666D7"/>
    <w:rsid w:val="00866DAE"/>
    <w:rsid w:val="00866FCD"/>
    <w:rsid w:val="008670D6"/>
    <w:rsid w:val="0086784A"/>
    <w:rsid w:val="0086791E"/>
    <w:rsid w:val="0087068A"/>
    <w:rsid w:val="00870D99"/>
    <w:rsid w:val="00871856"/>
    <w:rsid w:val="008719E2"/>
    <w:rsid w:val="00871D94"/>
    <w:rsid w:val="00871ED3"/>
    <w:rsid w:val="00871FA7"/>
    <w:rsid w:val="008722A9"/>
    <w:rsid w:val="00872F03"/>
    <w:rsid w:val="00872F14"/>
    <w:rsid w:val="00873BE5"/>
    <w:rsid w:val="0087445F"/>
    <w:rsid w:val="008746C4"/>
    <w:rsid w:val="008746CB"/>
    <w:rsid w:val="00874E22"/>
    <w:rsid w:val="008756D9"/>
    <w:rsid w:val="00875C53"/>
    <w:rsid w:val="008764DF"/>
    <w:rsid w:val="00876764"/>
    <w:rsid w:val="008769D9"/>
    <w:rsid w:val="00876C2B"/>
    <w:rsid w:val="00880599"/>
    <w:rsid w:val="00881774"/>
    <w:rsid w:val="008818AC"/>
    <w:rsid w:val="00881A4A"/>
    <w:rsid w:val="00881B5B"/>
    <w:rsid w:val="00881C7D"/>
    <w:rsid w:val="00881F68"/>
    <w:rsid w:val="00882D1E"/>
    <w:rsid w:val="00882D98"/>
    <w:rsid w:val="00882F6D"/>
    <w:rsid w:val="00883409"/>
    <w:rsid w:val="00883A96"/>
    <w:rsid w:val="00883C6D"/>
    <w:rsid w:val="00884696"/>
    <w:rsid w:val="00885142"/>
    <w:rsid w:val="008860ED"/>
    <w:rsid w:val="0088639D"/>
    <w:rsid w:val="0088649F"/>
    <w:rsid w:val="008901E5"/>
    <w:rsid w:val="00890907"/>
    <w:rsid w:val="008909DA"/>
    <w:rsid w:val="00890F43"/>
    <w:rsid w:val="00890FFB"/>
    <w:rsid w:val="008915F3"/>
    <w:rsid w:val="008927A1"/>
    <w:rsid w:val="00893758"/>
    <w:rsid w:val="008937BE"/>
    <w:rsid w:val="00893D37"/>
    <w:rsid w:val="0089457F"/>
    <w:rsid w:val="00894B20"/>
    <w:rsid w:val="008953EB"/>
    <w:rsid w:val="0089548F"/>
    <w:rsid w:val="00895CCB"/>
    <w:rsid w:val="0089625D"/>
    <w:rsid w:val="0089638A"/>
    <w:rsid w:val="00896497"/>
    <w:rsid w:val="00896D45"/>
    <w:rsid w:val="008A0B6F"/>
    <w:rsid w:val="008A23B3"/>
    <w:rsid w:val="008A25B9"/>
    <w:rsid w:val="008A2BBD"/>
    <w:rsid w:val="008A3337"/>
    <w:rsid w:val="008A3361"/>
    <w:rsid w:val="008A3902"/>
    <w:rsid w:val="008A3D69"/>
    <w:rsid w:val="008A4161"/>
    <w:rsid w:val="008A4556"/>
    <w:rsid w:val="008A4815"/>
    <w:rsid w:val="008A4AA7"/>
    <w:rsid w:val="008A4C28"/>
    <w:rsid w:val="008A5AF4"/>
    <w:rsid w:val="008A5E5C"/>
    <w:rsid w:val="008A6135"/>
    <w:rsid w:val="008A640B"/>
    <w:rsid w:val="008A6642"/>
    <w:rsid w:val="008A69C5"/>
    <w:rsid w:val="008A6EEB"/>
    <w:rsid w:val="008A757D"/>
    <w:rsid w:val="008B03C4"/>
    <w:rsid w:val="008B0B29"/>
    <w:rsid w:val="008B1B3D"/>
    <w:rsid w:val="008B1C93"/>
    <w:rsid w:val="008B24A6"/>
    <w:rsid w:val="008B2691"/>
    <w:rsid w:val="008B33C3"/>
    <w:rsid w:val="008B34F9"/>
    <w:rsid w:val="008B3A8F"/>
    <w:rsid w:val="008B4094"/>
    <w:rsid w:val="008B418E"/>
    <w:rsid w:val="008B4FAD"/>
    <w:rsid w:val="008B5152"/>
    <w:rsid w:val="008B53A4"/>
    <w:rsid w:val="008B56A4"/>
    <w:rsid w:val="008B5CCC"/>
    <w:rsid w:val="008B5D47"/>
    <w:rsid w:val="008B690C"/>
    <w:rsid w:val="008B7457"/>
    <w:rsid w:val="008B7498"/>
    <w:rsid w:val="008B75AA"/>
    <w:rsid w:val="008B7C5A"/>
    <w:rsid w:val="008C005C"/>
    <w:rsid w:val="008C0089"/>
    <w:rsid w:val="008C061E"/>
    <w:rsid w:val="008C0BC5"/>
    <w:rsid w:val="008C1268"/>
    <w:rsid w:val="008C1EFE"/>
    <w:rsid w:val="008C23B1"/>
    <w:rsid w:val="008C389F"/>
    <w:rsid w:val="008C45CB"/>
    <w:rsid w:val="008C57CF"/>
    <w:rsid w:val="008C5A64"/>
    <w:rsid w:val="008C6097"/>
    <w:rsid w:val="008C60D3"/>
    <w:rsid w:val="008C6A57"/>
    <w:rsid w:val="008C73B8"/>
    <w:rsid w:val="008D07B1"/>
    <w:rsid w:val="008D1272"/>
    <w:rsid w:val="008D15E5"/>
    <w:rsid w:val="008D1C01"/>
    <w:rsid w:val="008D2B97"/>
    <w:rsid w:val="008D3218"/>
    <w:rsid w:val="008D33A5"/>
    <w:rsid w:val="008D38F8"/>
    <w:rsid w:val="008D3D7E"/>
    <w:rsid w:val="008D3FB1"/>
    <w:rsid w:val="008D429E"/>
    <w:rsid w:val="008D4821"/>
    <w:rsid w:val="008D4EF6"/>
    <w:rsid w:val="008D51D8"/>
    <w:rsid w:val="008D5F3C"/>
    <w:rsid w:val="008D707E"/>
    <w:rsid w:val="008D7490"/>
    <w:rsid w:val="008D7682"/>
    <w:rsid w:val="008D7C2F"/>
    <w:rsid w:val="008E0913"/>
    <w:rsid w:val="008E0A1B"/>
    <w:rsid w:val="008E16FE"/>
    <w:rsid w:val="008E1880"/>
    <w:rsid w:val="008E22E9"/>
    <w:rsid w:val="008E2517"/>
    <w:rsid w:val="008E3148"/>
    <w:rsid w:val="008E3827"/>
    <w:rsid w:val="008E3941"/>
    <w:rsid w:val="008E3BA5"/>
    <w:rsid w:val="008E45E7"/>
    <w:rsid w:val="008E57AB"/>
    <w:rsid w:val="008E597E"/>
    <w:rsid w:val="008E604B"/>
    <w:rsid w:val="008E635E"/>
    <w:rsid w:val="008E6866"/>
    <w:rsid w:val="008E701C"/>
    <w:rsid w:val="008E7286"/>
    <w:rsid w:val="008E7C25"/>
    <w:rsid w:val="008F083F"/>
    <w:rsid w:val="008F0B53"/>
    <w:rsid w:val="008F0D5C"/>
    <w:rsid w:val="008F1C4A"/>
    <w:rsid w:val="008F21E7"/>
    <w:rsid w:val="008F30EA"/>
    <w:rsid w:val="008F32DB"/>
    <w:rsid w:val="008F3807"/>
    <w:rsid w:val="008F4075"/>
    <w:rsid w:val="008F4453"/>
    <w:rsid w:val="008F45BE"/>
    <w:rsid w:val="008F4A49"/>
    <w:rsid w:val="008F4CF8"/>
    <w:rsid w:val="008F5A59"/>
    <w:rsid w:val="008F5B60"/>
    <w:rsid w:val="008F5C9F"/>
    <w:rsid w:val="008F6064"/>
    <w:rsid w:val="008F64E3"/>
    <w:rsid w:val="008F6C69"/>
    <w:rsid w:val="008F76DD"/>
    <w:rsid w:val="008F7987"/>
    <w:rsid w:val="009004E1"/>
    <w:rsid w:val="009006CF"/>
    <w:rsid w:val="00900A23"/>
    <w:rsid w:val="00901B17"/>
    <w:rsid w:val="00903387"/>
    <w:rsid w:val="0090359C"/>
    <w:rsid w:val="00903780"/>
    <w:rsid w:val="009039B0"/>
    <w:rsid w:val="009050FB"/>
    <w:rsid w:val="009054F5"/>
    <w:rsid w:val="009056A4"/>
    <w:rsid w:val="009061E5"/>
    <w:rsid w:val="0090646C"/>
    <w:rsid w:val="009065AC"/>
    <w:rsid w:val="0090671B"/>
    <w:rsid w:val="00906B6C"/>
    <w:rsid w:val="00906C51"/>
    <w:rsid w:val="00907D08"/>
    <w:rsid w:val="0091193A"/>
    <w:rsid w:val="00912DFB"/>
    <w:rsid w:val="00914EF4"/>
    <w:rsid w:val="0091527B"/>
    <w:rsid w:val="0091560D"/>
    <w:rsid w:val="009176C7"/>
    <w:rsid w:val="00917DC8"/>
    <w:rsid w:val="00920233"/>
    <w:rsid w:val="00920878"/>
    <w:rsid w:val="00921765"/>
    <w:rsid w:val="00921D46"/>
    <w:rsid w:val="00922A56"/>
    <w:rsid w:val="009230D0"/>
    <w:rsid w:val="00923164"/>
    <w:rsid w:val="00923DF2"/>
    <w:rsid w:val="00924B47"/>
    <w:rsid w:val="00925F6C"/>
    <w:rsid w:val="0092634B"/>
    <w:rsid w:val="0092634F"/>
    <w:rsid w:val="00926357"/>
    <w:rsid w:val="00926597"/>
    <w:rsid w:val="00926D84"/>
    <w:rsid w:val="00926DCA"/>
    <w:rsid w:val="009278D1"/>
    <w:rsid w:val="00927EB7"/>
    <w:rsid w:val="009301F3"/>
    <w:rsid w:val="00930510"/>
    <w:rsid w:val="009309C9"/>
    <w:rsid w:val="009315CD"/>
    <w:rsid w:val="00931CB0"/>
    <w:rsid w:val="00931E0C"/>
    <w:rsid w:val="0093210D"/>
    <w:rsid w:val="009321FB"/>
    <w:rsid w:val="0093258C"/>
    <w:rsid w:val="00932ECB"/>
    <w:rsid w:val="00934493"/>
    <w:rsid w:val="00934B79"/>
    <w:rsid w:val="00935854"/>
    <w:rsid w:val="009359D8"/>
    <w:rsid w:val="00935F15"/>
    <w:rsid w:val="00936529"/>
    <w:rsid w:val="0093663A"/>
    <w:rsid w:val="00936BAB"/>
    <w:rsid w:val="00936E2A"/>
    <w:rsid w:val="00936E7C"/>
    <w:rsid w:val="0093758C"/>
    <w:rsid w:val="00937775"/>
    <w:rsid w:val="00937B5B"/>
    <w:rsid w:val="00937C8B"/>
    <w:rsid w:val="00937E10"/>
    <w:rsid w:val="00940448"/>
    <w:rsid w:val="00940756"/>
    <w:rsid w:val="009414A2"/>
    <w:rsid w:val="0094184E"/>
    <w:rsid w:val="0094198F"/>
    <w:rsid w:val="00941B89"/>
    <w:rsid w:val="00941E0D"/>
    <w:rsid w:val="009429E1"/>
    <w:rsid w:val="00943097"/>
    <w:rsid w:val="00944616"/>
    <w:rsid w:val="009463D9"/>
    <w:rsid w:val="00947585"/>
    <w:rsid w:val="009501BC"/>
    <w:rsid w:val="00950286"/>
    <w:rsid w:val="00950E7D"/>
    <w:rsid w:val="00951442"/>
    <w:rsid w:val="009514B4"/>
    <w:rsid w:val="00952433"/>
    <w:rsid w:val="00953194"/>
    <w:rsid w:val="009537DB"/>
    <w:rsid w:val="00954365"/>
    <w:rsid w:val="00955D48"/>
    <w:rsid w:val="009571F2"/>
    <w:rsid w:val="0095744B"/>
    <w:rsid w:val="00957B1A"/>
    <w:rsid w:val="00960166"/>
    <w:rsid w:val="00960B1E"/>
    <w:rsid w:val="00961698"/>
    <w:rsid w:val="00961F07"/>
    <w:rsid w:val="00962264"/>
    <w:rsid w:val="009623DE"/>
    <w:rsid w:val="00962FE3"/>
    <w:rsid w:val="0096442E"/>
    <w:rsid w:val="0096569F"/>
    <w:rsid w:val="00965C82"/>
    <w:rsid w:val="00965EF3"/>
    <w:rsid w:val="009662DF"/>
    <w:rsid w:val="00966C38"/>
    <w:rsid w:val="00966EFB"/>
    <w:rsid w:val="009673DC"/>
    <w:rsid w:val="00971828"/>
    <w:rsid w:val="009718A7"/>
    <w:rsid w:val="00971B79"/>
    <w:rsid w:val="00972138"/>
    <w:rsid w:val="009723C0"/>
    <w:rsid w:val="00973C2E"/>
    <w:rsid w:val="009745D0"/>
    <w:rsid w:val="00974781"/>
    <w:rsid w:val="00977241"/>
    <w:rsid w:val="00977894"/>
    <w:rsid w:val="00977B94"/>
    <w:rsid w:val="009800C4"/>
    <w:rsid w:val="00980D53"/>
    <w:rsid w:val="00981067"/>
    <w:rsid w:val="00983B51"/>
    <w:rsid w:val="00983CE5"/>
    <w:rsid w:val="00983E55"/>
    <w:rsid w:val="00984045"/>
    <w:rsid w:val="00984334"/>
    <w:rsid w:val="00984428"/>
    <w:rsid w:val="00984F81"/>
    <w:rsid w:val="00985333"/>
    <w:rsid w:val="009858CF"/>
    <w:rsid w:val="00986ADA"/>
    <w:rsid w:val="00986DEA"/>
    <w:rsid w:val="00990362"/>
    <w:rsid w:val="0099081B"/>
    <w:rsid w:val="00992337"/>
    <w:rsid w:val="00992609"/>
    <w:rsid w:val="009930BA"/>
    <w:rsid w:val="00993477"/>
    <w:rsid w:val="00995784"/>
    <w:rsid w:val="009960A6"/>
    <w:rsid w:val="009963A8"/>
    <w:rsid w:val="009967A6"/>
    <w:rsid w:val="009971BD"/>
    <w:rsid w:val="00997267"/>
    <w:rsid w:val="0099726C"/>
    <w:rsid w:val="009975E3"/>
    <w:rsid w:val="00997642"/>
    <w:rsid w:val="00997AD8"/>
    <w:rsid w:val="00997BE2"/>
    <w:rsid w:val="00997FBD"/>
    <w:rsid w:val="009A041E"/>
    <w:rsid w:val="009A10D5"/>
    <w:rsid w:val="009A11AE"/>
    <w:rsid w:val="009A1664"/>
    <w:rsid w:val="009A1938"/>
    <w:rsid w:val="009A3136"/>
    <w:rsid w:val="009A3142"/>
    <w:rsid w:val="009A3AB9"/>
    <w:rsid w:val="009A4A3B"/>
    <w:rsid w:val="009A5844"/>
    <w:rsid w:val="009A5AC4"/>
    <w:rsid w:val="009A69C7"/>
    <w:rsid w:val="009A6EEE"/>
    <w:rsid w:val="009A702B"/>
    <w:rsid w:val="009B1303"/>
    <w:rsid w:val="009B1813"/>
    <w:rsid w:val="009B20EB"/>
    <w:rsid w:val="009B21B4"/>
    <w:rsid w:val="009B23C8"/>
    <w:rsid w:val="009B3930"/>
    <w:rsid w:val="009B4763"/>
    <w:rsid w:val="009B52A3"/>
    <w:rsid w:val="009B5A63"/>
    <w:rsid w:val="009B5BEB"/>
    <w:rsid w:val="009B604A"/>
    <w:rsid w:val="009B65B6"/>
    <w:rsid w:val="009B6996"/>
    <w:rsid w:val="009B6A60"/>
    <w:rsid w:val="009B6BFC"/>
    <w:rsid w:val="009B7030"/>
    <w:rsid w:val="009B706C"/>
    <w:rsid w:val="009B72EB"/>
    <w:rsid w:val="009B7A26"/>
    <w:rsid w:val="009C0202"/>
    <w:rsid w:val="009C146A"/>
    <w:rsid w:val="009C16A4"/>
    <w:rsid w:val="009C28F6"/>
    <w:rsid w:val="009C2B94"/>
    <w:rsid w:val="009C39B1"/>
    <w:rsid w:val="009C3E0D"/>
    <w:rsid w:val="009C46B7"/>
    <w:rsid w:val="009C4F0E"/>
    <w:rsid w:val="009C5367"/>
    <w:rsid w:val="009C58C7"/>
    <w:rsid w:val="009C5E73"/>
    <w:rsid w:val="009C69A5"/>
    <w:rsid w:val="009D0832"/>
    <w:rsid w:val="009D0B06"/>
    <w:rsid w:val="009D153B"/>
    <w:rsid w:val="009D15A3"/>
    <w:rsid w:val="009D1A2B"/>
    <w:rsid w:val="009D2655"/>
    <w:rsid w:val="009D29E0"/>
    <w:rsid w:val="009D2BB2"/>
    <w:rsid w:val="009D3C6E"/>
    <w:rsid w:val="009D3E27"/>
    <w:rsid w:val="009D4C98"/>
    <w:rsid w:val="009D546B"/>
    <w:rsid w:val="009D5755"/>
    <w:rsid w:val="009D5C9B"/>
    <w:rsid w:val="009D5FAB"/>
    <w:rsid w:val="009D6CF9"/>
    <w:rsid w:val="009D75DB"/>
    <w:rsid w:val="009D7730"/>
    <w:rsid w:val="009D7FE9"/>
    <w:rsid w:val="009E026A"/>
    <w:rsid w:val="009E1638"/>
    <w:rsid w:val="009E171C"/>
    <w:rsid w:val="009E182C"/>
    <w:rsid w:val="009E1C01"/>
    <w:rsid w:val="009E1DEC"/>
    <w:rsid w:val="009E4B03"/>
    <w:rsid w:val="009E5118"/>
    <w:rsid w:val="009E5156"/>
    <w:rsid w:val="009E561B"/>
    <w:rsid w:val="009E57FC"/>
    <w:rsid w:val="009E6A34"/>
    <w:rsid w:val="009F0484"/>
    <w:rsid w:val="009F13DB"/>
    <w:rsid w:val="009F2B08"/>
    <w:rsid w:val="009F2BE3"/>
    <w:rsid w:val="009F2CE3"/>
    <w:rsid w:val="009F2DBA"/>
    <w:rsid w:val="009F36B2"/>
    <w:rsid w:val="009F3D5A"/>
    <w:rsid w:val="009F3E4D"/>
    <w:rsid w:val="009F429A"/>
    <w:rsid w:val="009F5FAD"/>
    <w:rsid w:val="009F6077"/>
    <w:rsid w:val="009F615D"/>
    <w:rsid w:val="009F72EE"/>
    <w:rsid w:val="00A0154E"/>
    <w:rsid w:val="00A01655"/>
    <w:rsid w:val="00A0182E"/>
    <w:rsid w:val="00A01A27"/>
    <w:rsid w:val="00A01DCB"/>
    <w:rsid w:val="00A01DF7"/>
    <w:rsid w:val="00A02824"/>
    <w:rsid w:val="00A028F6"/>
    <w:rsid w:val="00A0388A"/>
    <w:rsid w:val="00A04780"/>
    <w:rsid w:val="00A049A1"/>
    <w:rsid w:val="00A04BE7"/>
    <w:rsid w:val="00A054A3"/>
    <w:rsid w:val="00A060D9"/>
    <w:rsid w:val="00A06C98"/>
    <w:rsid w:val="00A07211"/>
    <w:rsid w:val="00A10259"/>
    <w:rsid w:val="00A11458"/>
    <w:rsid w:val="00A11AF0"/>
    <w:rsid w:val="00A12784"/>
    <w:rsid w:val="00A133DF"/>
    <w:rsid w:val="00A13443"/>
    <w:rsid w:val="00A13F1F"/>
    <w:rsid w:val="00A14700"/>
    <w:rsid w:val="00A14744"/>
    <w:rsid w:val="00A16119"/>
    <w:rsid w:val="00A167A5"/>
    <w:rsid w:val="00A16FE0"/>
    <w:rsid w:val="00A20CE0"/>
    <w:rsid w:val="00A20F46"/>
    <w:rsid w:val="00A21937"/>
    <w:rsid w:val="00A21C7A"/>
    <w:rsid w:val="00A23BC5"/>
    <w:rsid w:val="00A24430"/>
    <w:rsid w:val="00A247CC"/>
    <w:rsid w:val="00A24F32"/>
    <w:rsid w:val="00A251FC"/>
    <w:rsid w:val="00A25ECF"/>
    <w:rsid w:val="00A26765"/>
    <w:rsid w:val="00A31713"/>
    <w:rsid w:val="00A329E2"/>
    <w:rsid w:val="00A34BF7"/>
    <w:rsid w:val="00A35182"/>
    <w:rsid w:val="00A35E98"/>
    <w:rsid w:val="00A3602E"/>
    <w:rsid w:val="00A364CF"/>
    <w:rsid w:val="00A36F6A"/>
    <w:rsid w:val="00A37D7F"/>
    <w:rsid w:val="00A40189"/>
    <w:rsid w:val="00A407E5"/>
    <w:rsid w:val="00A40FC5"/>
    <w:rsid w:val="00A40FD8"/>
    <w:rsid w:val="00A419E5"/>
    <w:rsid w:val="00A42E70"/>
    <w:rsid w:val="00A4329C"/>
    <w:rsid w:val="00A43409"/>
    <w:rsid w:val="00A446E9"/>
    <w:rsid w:val="00A44AD3"/>
    <w:rsid w:val="00A44AE6"/>
    <w:rsid w:val="00A45779"/>
    <w:rsid w:val="00A45A89"/>
    <w:rsid w:val="00A4687B"/>
    <w:rsid w:val="00A46DD8"/>
    <w:rsid w:val="00A473AD"/>
    <w:rsid w:val="00A4753C"/>
    <w:rsid w:val="00A476B2"/>
    <w:rsid w:val="00A47C37"/>
    <w:rsid w:val="00A501BE"/>
    <w:rsid w:val="00A5062B"/>
    <w:rsid w:val="00A509CB"/>
    <w:rsid w:val="00A50A15"/>
    <w:rsid w:val="00A5193E"/>
    <w:rsid w:val="00A51CE5"/>
    <w:rsid w:val="00A51E0A"/>
    <w:rsid w:val="00A51F2C"/>
    <w:rsid w:val="00A52018"/>
    <w:rsid w:val="00A52B2F"/>
    <w:rsid w:val="00A531D7"/>
    <w:rsid w:val="00A5388F"/>
    <w:rsid w:val="00A53ED5"/>
    <w:rsid w:val="00A54B21"/>
    <w:rsid w:val="00A54DEF"/>
    <w:rsid w:val="00A602DB"/>
    <w:rsid w:val="00A60958"/>
    <w:rsid w:val="00A609B7"/>
    <w:rsid w:val="00A60ADE"/>
    <w:rsid w:val="00A60AEA"/>
    <w:rsid w:val="00A615B3"/>
    <w:rsid w:val="00A615CD"/>
    <w:rsid w:val="00A61B53"/>
    <w:rsid w:val="00A6206D"/>
    <w:rsid w:val="00A620C6"/>
    <w:rsid w:val="00A62419"/>
    <w:rsid w:val="00A62EF5"/>
    <w:rsid w:val="00A6325A"/>
    <w:rsid w:val="00A63BCC"/>
    <w:rsid w:val="00A6408C"/>
    <w:rsid w:val="00A6440E"/>
    <w:rsid w:val="00A645D8"/>
    <w:rsid w:val="00A6489E"/>
    <w:rsid w:val="00A6573C"/>
    <w:rsid w:val="00A65861"/>
    <w:rsid w:val="00A65ABF"/>
    <w:rsid w:val="00A65E4B"/>
    <w:rsid w:val="00A66D1B"/>
    <w:rsid w:val="00A6722C"/>
    <w:rsid w:val="00A6746A"/>
    <w:rsid w:val="00A675E9"/>
    <w:rsid w:val="00A67688"/>
    <w:rsid w:val="00A701CB"/>
    <w:rsid w:val="00A70294"/>
    <w:rsid w:val="00A7062D"/>
    <w:rsid w:val="00A70824"/>
    <w:rsid w:val="00A71CD0"/>
    <w:rsid w:val="00A720E0"/>
    <w:rsid w:val="00A722D5"/>
    <w:rsid w:val="00A73275"/>
    <w:rsid w:val="00A73449"/>
    <w:rsid w:val="00A735DE"/>
    <w:rsid w:val="00A7360A"/>
    <w:rsid w:val="00A741D8"/>
    <w:rsid w:val="00A74CD8"/>
    <w:rsid w:val="00A763EB"/>
    <w:rsid w:val="00A7652F"/>
    <w:rsid w:val="00A7751A"/>
    <w:rsid w:val="00A77710"/>
    <w:rsid w:val="00A80884"/>
    <w:rsid w:val="00A81104"/>
    <w:rsid w:val="00A81836"/>
    <w:rsid w:val="00A81B27"/>
    <w:rsid w:val="00A82C2B"/>
    <w:rsid w:val="00A8421E"/>
    <w:rsid w:val="00A8471E"/>
    <w:rsid w:val="00A850AD"/>
    <w:rsid w:val="00A8521C"/>
    <w:rsid w:val="00A86B5C"/>
    <w:rsid w:val="00A86DD8"/>
    <w:rsid w:val="00A87775"/>
    <w:rsid w:val="00A90743"/>
    <w:rsid w:val="00A9262F"/>
    <w:rsid w:val="00A92D3F"/>
    <w:rsid w:val="00A92F96"/>
    <w:rsid w:val="00A92FC1"/>
    <w:rsid w:val="00A93197"/>
    <w:rsid w:val="00A937D3"/>
    <w:rsid w:val="00A938B8"/>
    <w:rsid w:val="00A94054"/>
    <w:rsid w:val="00A9569D"/>
    <w:rsid w:val="00A95AF6"/>
    <w:rsid w:val="00A95DE4"/>
    <w:rsid w:val="00A95E8A"/>
    <w:rsid w:val="00A96142"/>
    <w:rsid w:val="00A97565"/>
    <w:rsid w:val="00A97EBA"/>
    <w:rsid w:val="00AA199D"/>
    <w:rsid w:val="00AA3354"/>
    <w:rsid w:val="00AA3CCC"/>
    <w:rsid w:val="00AA41CA"/>
    <w:rsid w:val="00AA4CA4"/>
    <w:rsid w:val="00AA60AF"/>
    <w:rsid w:val="00AA628C"/>
    <w:rsid w:val="00AA63E2"/>
    <w:rsid w:val="00AA6478"/>
    <w:rsid w:val="00AA66D9"/>
    <w:rsid w:val="00AA6BE6"/>
    <w:rsid w:val="00AA712C"/>
    <w:rsid w:val="00AA7C12"/>
    <w:rsid w:val="00AA7CB8"/>
    <w:rsid w:val="00AB0187"/>
    <w:rsid w:val="00AB0BBB"/>
    <w:rsid w:val="00AB0D4F"/>
    <w:rsid w:val="00AB13F3"/>
    <w:rsid w:val="00AB1797"/>
    <w:rsid w:val="00AB2055"/>
    <w:rsid w:val="00AB2092"/>
    <w:rsid w:val="00AB232C"/>
    <w:rsid w:val="00AB4174"/>
    <w:rsid w:val="00AB4270"/>
    <w:rsid w:val="00AB4C0D"/>
    <w:rsid w:val="00AB4CBB"/>
    <w:rsid w:val="00AB52AF"/>
    <w:rsid w:val="00AB52E4"/>
    <w:rsid w:val="00AB60CC"/>
    <w:rsid w:val="00AB7E08"/>
    <w:rsid w:val="00AB7E35"/>
    <w:rsid w:val="00AC091D"/>
    <w:rsid w:val="00AC0E7C"/>
    <w:rsid w:val="00AC1469"/>
    <w:rsid w:val="00AC17A1"/>
    <w:rsid w:val="00AC21B3"/>
    <w:rsid w:val="00AC29A0"/>
    <w:rsid w:val="00AC29AC"/>
    <w:rsid w:val="00AC39F6"/>
    <w:rsid w:val="00AC3BF5"/>
    <w:rsid w:val="00AC3CCF"/>
    <w:rsid w:val="00AC5018"/>
    <w:rsid w:val="00AC5238"/>
    <w:rsid w:val="00AC5DA9"/>
    <w:rsid w:val="00AC6CAE"/>
    <w:rsid w:val="00AC714A"/>
    <w:rsid w:val="00AC7A66"/>
    <w:rsid w:val="00AC7BEE"/>
    <w:rsid w:val="00AD062F"/>
    <w:rsid w:val="00AD121E"/>
    <w:rsid w:val="00AD141B"/>
    <w:rsid w:val="00AD1CF3"/>
    <w:rsid w:val="00AD244D"/>
    <w:rsid w:val="00AD29D5"/>
    <w:rsid w:val="00AD2CD8"/>
    <w:rsid w:val="00AD488D"/>
    <w:rsid w:val="00AD4B3F"/>
    <w:rsid w:val="00AD5972"/>
    <w:rsid w:val="00AD6B58"/>
    <w:rsid w:val="00AD6D11"/>
    <w:rsid w:val="00AD75AC"/>
    <w:rsid w:val="00AE1CFF"/>
    <w:rsid w:val="00AE2498"/>
    <w:rsid w:val="00AE3137"/>
    <w:rsid w:val="00AE3B84"/>
    <w:rsid w:val="00AE495A"/>
    <w:rsid w:val="00AE4CE0"/>
    <w:rsid w:val="00AE564E"/>
    <w:rsid w:val="00AE5B14"/>
    <w:rsid w:val="00AE5B2F"/>
    <w:rsid w:val="00AE77D1"/>
    <w:rsid w:val="00AE7E4F"/>
    <w:rsid w:val="00AF0F70"/>
    <w:rsid w:val="00AF17C3"/>
    <w:rsid w:val="00AF29CE"/>
    <w:rsid w:val="00AF2F67"/>
    <w:rsid w:val="00AF38C7"/>
    <w:rsid w:val="00AF3E2A"/>
    <w:rsid w:val="00AF5884"/>
    <w:rsid w:val="00AF5AC3"/>
    <w:rsid w:val="00AF6647"/>
    <w:rsid w:val="00AF67D0"/>
    <w:rsid w:val="00AF7414"/>
    <w:rsid w:val="00AF7B48"/>
    <w:rsid w:val="00AF7C5A"/>
    <w:rsid w:val="00AF7D90"/>
    <w:rsid w:val="00B0009C"/>
    <w:rsid w:val="00B007A6"/>
    <w:rsid w:val="00B00B75"/>
    <w:rsid w:val="00B01714"/>
    <w:rsid w:val="00B0315F"/>
    <w:rsid w:val="00B038F5"/>
    <w:rsid w:val="00B045BE"/>
    <w:rsid w:val="00B0487F"/>
    <w:rsid w:val="00B053BC"/>
    <w:rsid w:val="00B0593A"/>
    <w:rsid w:val="00B05EC4"/>
    <w:rsid w:val="00B07ACD"/>
    <w:rsid w:val="00B10275"/>
    <w:rsid w:val="00B108D1"/>
    <w:rsid w:val="00B10D32"/>
    <w:rsid w:val="00B10E23"/>
    <w:rsid w:val="00B11467"/>
    <w:rsid w:val="00B11DCC"/>
    <w:rsid w:val="00B12C65"/>
    <w:rsid w:val="00B13803"/>
    <w:rsid w:val="00B13881"/>
    <w:rsid w:val="00B13D8B"/>
    <w:rsid w:val="00B15683"/>
    <w:rsid w:val="00B15C29"/>
    <w:rsid w:val="00B15CD0"/>
    <w:rsid w:val="00B15D7D"/>
    <w:rsid w:val="00B1620A"/>
    <w:rsid w:val="00B16D4F"/>
    <w:rsid w:val="00B16E8B"/>
    <w:rsid w:val="00B17439"/>
    <w:rsid w:val="00B208A2"/>
    <w:rsid w:val="00B21352"/>
    <w:rsid w:val="00B214A8"/>
    <w:rsid w:val="00B21579"/>
    <w:rsid w:val="00B2160A"/>
    <w:rsid w:val="00B22225"/>
    <w:rsid w:val="00B22F53"/>
    <w:rsid w:val="00B237D7"/>
    <w:rsid w:val="00B2441C"/>
    <w:rsid w:val="00B26518"/>
    <w:rsid w:val="00B26532"/>
    <w:rsid w:val="00B26BBE"/>
    <w:rsid w:val="00B277E9"/>
    <w:rsid w:val="00B278DB"/>
    <w:rsid w:val="00B3096E"/>
    <w:rsid w:val="00B30AFE"/>
    <w:rsid w:val="00B312D7"/>
    <w:rsid w:val="00B31630"/>
    <w:rsid w:val="00B3361D"/>
    <w:rsid w:val="00B33851"/>
    <w:rsid w:val="00B33882"/>
    <w:rsid w:val="00B338A5"/>
    <w:rsid w:val="00B33ED8"/>
    <w:rsid w:val="00B359FB"/>
    <w:rsid w:val="00B36158"/>
    <w:rsid w:val="00B3638D"/>
    <w:rsid w:val="00B36646"/>
    <w:rsid w:val="00B3668E"/>
    <w:rsid w:val="00B37ED1"/>
    <w:rsid w:val="00B413B8"/>
    <w:rsid w:val="00B41435"/>
    <w:rsid w:val="00B41679"/>
    <w:rsid w:val="00B41A7F"/>
    <w:rsid w:val="00B41C1D"/>
    <w:rsid w:val="00B41EA3"/>
    <w:rsid w:val="00B420B2"/>
    <w:rsid w:val="00B42517"/>
    <w:rsid w:val="00B42D27"/>
    <w:rsid w:val="00B43608"/>
    <w:rsid w:val="00B43DF5"/>
    <w:rsid w:val="00B44C68"/>
    <w:rsid w:val="00B44FEC"/>
    <w:rsid w:val="00B4506A"/>
    <w:rsid w:val="00B45238"/>
    <w:rsid w:val="00B45559"/>
    <w:rsid w:val="00B45DD3"/>
    <w:rsid w:val="00B45E39"/>
    <w:rsid w:val="00B45FEA"/>
    <w:rsid w:val="00B46506"/>
    <w:rsid w:val="00B46837"/>
    <w:rsid w:val="00B47124"/>
    <w:rsid w:val="00B47E43"/>
    <w:rsid w:val="00B500DF"/>
    <w:rsid w:val="00B50885"/>
    <w:rsid w:val="00B50A08"/>
    <w:rsid w:val="00B511ED"/>
    <w:rsid w:val="00B51B00"/>
    <w:rsid w:val="00B53615"/>
    <w:rsid w:val="00B56FDF"/>
    <w:rsid w:val="00B5796A"/>
    <w:rsid w:val="00B57D22"/>
    <w:rsid w:val="00B57FC9"/>
    <w:rsid w:val="00B609CD"/>
    <w:rsid w:val="00B61081"/>
    <w:rsid w:val="00B6119E"/>
    <w:rsid w:val="00B61475"/>
    <w:rsid w:val="00B61894"/>
    <w:rsid w:val="00B625FA"/>
    <w:rsid w:val="00B6267F"/>
    <w:rsid w:val="00B627D4"/>
    <w:rsid w:val="00B63417"/>
    <w:rsid w:val="00B63E64"/>
    <w:rsid w:val="00B6496F"/>
    <w:rsid w:val="00B64AF4"/>
    <w:rsid w:val="00B65194"/>
    <w:rsid w:val="00B65372"/>
    <w:rsid w:val="00B65D84"/>
    <w:rsid w:val="00B661F8"/>
    <w:rsid w:val="00B66553"/>
    <w:rsid w:val="00B67893"/>
    <w:rsid w:val="00B6790F"/>
    <w:rsid w:val="00B70390"/>
    <w:rsid w:val="00B7066F"/>
    <w:rsid w:val="00B709B4"/>
    <w:rsid w:val="00B70EEF"/>
    <w:rsid w:val="00B7177E"/>
    <w:rsid w:val="00B7183E"/>
    <w:rsid w:val="00B720B2"/>
    <w:rsid w:val="00B72170"/>
    <w:rsid w:val="00B7217C"/>
    <w:rsid w:val="00B72FBC"/>
    <w:rsid w:val="00B73590"/>
    <w:rsid w:val="00B75293"/>
    <w:rsid w:val="00B757EC"/>
    <w:rsid w:val="00B760AA"/>
    <w:rsid w:val="00B761CB"/>
    <w:rsid w:val="00B77253"/>
    <w:rsid w:val="00B772D9"/>
    <w:rsid w:val="00B80C3E"/>
    <w:rsid w:val="00B80E97"/>
    <w:rsid w:val="00B819F7"/>
    <w:rsid w:val="00B81DCF"/>
    <w:rsid w:val="00B827F9"/>
    <w:rsid w:val="00B8281D"/>
    <w:rsid w:val="00B82B20"/>
    <w:rsid w:val="00B83043"/>
    <w:rsid w:val="00B84B69"/>
    <w:rsid w:val="00B85630"/>
    <w:rsid w:val="00B85AB8"/>
    <w:rsid w:val="00B85AC3"/>
    <w:rsid w:val="00B864D2"/>
    <w:rsid w:val="00B864F6"/>
    <w:rsid w:val="00B8759B"/>
    <w:rsid w:val="00B90043"/>
    <w:rsid w:val="00B904C0"/>
    <w:rsid w:val="00B90576"/>
    <w:rsid w:val="00B9089D"/>
    <w:rsid w:val="00B91609"/>
    <w:rsid w:val="00B917D6"/>
    <w:rsid w:val="00B9264A"/>
    <w:rsid w:val="00B9291D"/>
    <w:rsid w:val="00B93435"/>
    <w:rsid w:val="00B943F4"/>
    <w:rsid w:val="00B94A90"/>
    <w:rsid w:val="00B94BFD"/>
    <w:rsid w:val="00B95D88"/>
    <w:rsid w:val="00B974C7"/>
    <w:rsid w:val="00B9764F"/>
    <w:rsid w:val="00BA0252"/>
    <w:rsid w:val="00BA0389"/>
    <w:rsid w:val="00BA0B37"/>
    <w:rsid w:val="00BA0D98"/>
    <w:rsid w:val="00BA0DDE"/>
    <w:rsid w:val="00BA1159"/>
    <w:rsid w:val="00BA156F"/>
    <w:rsid w:val="00BA1F99"/>
    <w:rsid w:val="00BA26CD"/>
    <w:rsid w:val="00BA2D45"/>
    <w:rsid w:val="00BA37C5"/>
    <w:rsid w:val="00BA3C55"/>
    <w:rsid w:val="00BA3CC4"/>
    <w:rsid w:val="00BA3FE3"/>
    <w:rsid w:val="00BA46BA"/>
    <w:rsid w:val="00BA6106"/>
    <w:rsid w:val="00BA7B8F"/>
    <w:rsid w:val="00BA7C48"/>
    <w:rsid w:val="00BB0083"/>
    <w:rsid w:val="00BB06D3"/>
    <w:rsid w:val="00BB0B5B"/>
    <w:rsid w:val="00BB1822"/>
    <w:rsid w:val="00BB1B68"/>
    <w:rsid w:val="00BB3DBE"/>
    <w:rsid w:val="00BB4AF1"/>
    <w:rsid w:val="00BB63A1"/>
    <w:rsid w:val="00BB7083"/>
    <w:rsid w:val="00BB716E"/>
    <w:rsid w:val="00BB762F"/>
    <w:rsid w:val="00BB7EE2"/>
    <w:rsid w:val="00BC02DA"/>
    <w:rsid w:val="00BC05D0"/>
    <w:rsid w:val="00BC0A0F"/>
    <w:rsid w:val="00BC0B05"/>
    <w:rsid w:val="00BC0EF2"/>
    <w:rsid w:val="00BC1813"/>
    <w:rsid w:val="00BC18E9"/>
    <w:rsid w:val="00BC1B00"/>
    <w:rsid w:val="00BC2419"/>
    <w:rsid w:val="00BC253E"/>
    <w:rsid w:val="00BC257E"/>
    <w:rsid w:val="00BC2824"/>
    <w:rsid w:val="00BC2EA5"/>
    <w:rsid w:val="00BC36B5"/>
    <w:rsid w:val="00BC4185"/>
    <w:rsid w:val="00BC48F3"/>
    <w:rsid w:val="00BC4B73"/>
    <w:rsid w:val="00BC4DBF"/>
    <w:rsid w:val="00BC55EE"/>
    <w:rsid w:val="00BC59B4"/>
    <w:rsid w:val="00BC5E54"/>
    <w:rsid w:val="00BC5F11"/>
    <w:rsid w:val="00BC5F8F"/>
    <w:rsid w:val="00BC61C0"/>
    <w:rsid w:val="00BC633C"/>
    <w:rsid w:val="00BC655B"/>
    <w:rsid w:val="00BC7496"/>
    <w:rsid w:val="00BD018C"/>
    <w:rsid w:val="00BD1640"/>
    <w:rsid w:val="00BD3046"/>
    <w:rsid w:val="00BD3EF0"/>
    <w:rsid w:val="00BD4754"/>
    <w:rsid w:val="00BD4D8A"/>
    <w:rsid w:val="00BD5102"/>
    <w:rsid w:val="00BD517F"/>
    <w:rsid w:val="00BD57DF"/>
    <w:rsid w:val="00BD6364"/>
    <w:rsid w:val="00BD690D"/>
    <w:rsid w:val="00BD76A1"/>
    <w:rsid w:val="00BD7E2C"/>
    <w:rsid w:val="00BE08F3"/>
    <w:rsid w:val="00BE0DAF"/>
    <w:rsid w:val="00BE0EC7"/>
    <w:rsid w:val="00BE0F54"/>
    <w:rsid w:val="00BE1592"/>
    <w:rsid w:val="00BE1913"/>
    <w:rsid w:val="00BE1AB2"/>
    <w:rsid w:val="00BE348C"/>
    <w:rsid w:val="00BE37C8"/>
    <w:rsid w:val="00BE408B"/>
    <w:rsid w:val="00BE47DC"/>
    <w:rsid w:val="00BE4A03"/>
    <w:rsid w:val="00BE4A2F"/>
    <w:rsid w:val="00BE4BA6"/>
    <w:rsid w:val="00BE566A"/>
    <w:rsid w:val="00BE6489"/>
    <w:rsid w:val="00BE6507"/>
    <w:rsid w:val="00BE75A1"/>
    <w:rsid w:val="00BE76DB"/>
    <w:rsid w:val="00BE7F89"/>
    <w:rsid w:val="00BF07AA"/>
    <w:rsid w:val="00BF0928"/>
    <w:rsid w:val="00BF12CF"/>
    <w:rsid w:val="00BF161D"/>
    <w:rsid w:val="00BF28B3"/>
    <w:rsid w:val="00BF3E99"/>
    <w:rsid w:val="00BF43D8"/>
    <w:rsid w:val="00BF5592"/>
    <w:rsid w:val="00BF61A8"/>
    <w:rsid w:val="00BF684B"/>
    <w:rsid w:val="00C00E80"/>
    <w:rsid w:val="00C01065"/>
    <w:rsid w:val="00C02367"/>
    <w:rsid w:val="00C02E94"/>
    <w:rsid w:val="00C03144"/>
    <w:rsid w:val="00C036B8"/>
    <w:rsid w:val="00C03D3F"/>
    <w:rsid w:val="00C042A0"/>
    <w:rsid w:val="00C044FA"/>
    <w:rsid w:val="00C047B9"/>
    <w:rsid w:val="00C04BA2"/>
    <w:rsid w:val="00C05616"/>
    <w:rsid w:val="00C057D9"/>
    <w:rsid w:val="00C068BE"/>
    <w:rsid w:val="00C06CAB"/>
    <w:rsid w:val="00C07151"/>
    <w:rsid w:val="00C071EF"/>
    <w:rsid w:val="00C0750F"/>
    <w:rsid w:val="00C0761D"/>
    <w:rsid w:val="00C10472"/>
    <w:rsid w:val="00C10C5F"/>
    <w:rsid w:val="00C110F7"/>
    <w:rsid w:val="00C118CF"/>
    <w:rsid w:val="00C1297C"/>
    <w:rsid w:val="00C12DEB"/>
    <w:rsid w:val="00C139C0"/>
    <w:rsid w:val="00C1422C"/>
    <w:rsid w:val="00C1425A"/>
    <w:rsid w:val="00C148FC"/>
    <w:rsid w:val="00C15004"/>
    <w:rsid w:val="00C15872"/>
    <w:rsid w:val="00C15DCE"/>
    <w:rsid w:val="00C16D76"/>
    <w:rsid w:val="00C16D82"/>
    <w:rsid w:val="00C20116"/>
    <w:rsid w:val="00C20632"/>
    <w:rsid w:val="00C20E04"/>
    <w:rsid w:val="00C21684"/>
    <w:rsid w:val="00C21A4F"/>
    <w:rsid w:val="00C22267"/>
    <w:rsid w:val="00C2230D"/>
    <w:rsid w:val="00C2285A"/>
    <w:rsid w:val="00C228C8"/>
    <w:rsid w:val="00C22AE0"/>
    <w:rsid w:val="00C22DF3"/>
    <w:rsid w:val="00C230C4"/>
    <w:rsid w:val="00C2390C"/>
    <w:rsid w:val="00C23B86"/>
    <w:rsid w:val="00C24F67"/>
    <w:rsid w:val="00C2577C"/>
    <w:rsid w:val="00C25E50"/>
    <w:rsid w:val="00C2662A"/>
    <w:rsid w:val="00C26730"/>
    <w:rsid w:val="00C26F88"/>
    <w:rsid w:val="00C27349"/>
    <w:rsid w:val="00C3023F"/>
    <w:rsid w:val="00C30DD1"/>
    <w:rsid w:val="00C32DD1"/>
    <w:rsid w:val="00C33B60"/>
    <w:rsid w:val="00C34097"/>
    <w:rsid w:val="00C34AA2"/>
    <w:rsid w:val="00C34EF8"/>
    <w:rsid w:val="00C35074"/>
    <w:rsid w:val="00C355AD"/>
    <w:rsid w:val="00C364CF"/>
    <w:rsid w:val="00C36B58"/>
    <w:rsid w:val="00C3711E"/>
    <w:rsid w:val="00C37508"/>
    <w:rsid w:val="00C375CC"/>
    <w:rsid w:val="00C3770A"/>
    <w:rsid w:val="00C37ABE"/>
    <w:rsid w:val="00C37C46"/>
    <w:rsid w:val="00C37F0C"/>
    <w:rsid w:val="00C40040"/>
    <w:rsid w:val="00C40478"/>
    <w:rsid w:val="00C40822"/>
    <w:rsid w:val="00C40CF1"/>
    <w:rsid w:val="00C41567"/>
    <w:rsid w:val="00C415AE"/>
    <w:rsid w:val="00C41654"/>
    <w:rsid w:val="00C41870"/>
    <w:rsid w:val="00C42D11"/>
    <w:rsid w:val="00C430C3"/>
    <w:rsid w:val="00C43134"/>
    <w:rsid w:val="00C43A6C"/>
    <w:rsid w:val="00C450E5"/>
    <w:rsid w:val="00C454CA"/>
    <w:rsid w:val="00C45AE3"/>
    <w:rsid w:val="00C45B6C"/>
    <w:rsid w:val="00C45D93"/>
    <w:rsid w:val="00C465C0"/>
    <w:rsid w:val="00C4702D"/>
    <w:rsid w:val="00C47560"/>
    <w:rsid w:val="00C47666"/>
    <w:rsid w:val="00C47A5D"/>
    <w:rsid w:val="00C47B88"/>
    <w:rsid w:val="00C50AA0"/>
    <w:rsid w:val="00C510EB"/>
    <w:rsid w:val="00C5116E"/>
    <w:rsid w:val="00C51ADE"/>
    <w:rsid w:val="00C52136"/>
    <w:rsid w:val="00C52300"/>
    <w:rsid w:val="00C52373"/>
    <w:rsid w:val="00C5351D"/>
    <w:rsid w:val="00C53533"/>
    <w:rsid w:val="00C540F8"/>
    <w:rsid w:val="00C549B4"/>
    <w:rsid w:val="00C55AAA"/>
    <w:rsid w:val="00C55B98"/>
    <w:rsid w:val="00C561D1"/>
    <w:rsid w:val="00C56759"/>
    <w:rsid w:val="00C60A64"/>
    <w:rsid w:val="00C60E3B"/>
    <w:rsid w:val="00C616B3"/>
    <w:rsid w:val="00C626EB"/>
    <w:rsid w:val="00C62F9F"/>
    <w:rsid w:val="00C630A1"/>
    <w:rsid w:val="00C641DE"/>
    <w:rsid w:val="00C65D02"/>
    <w:rsid w:val="00C66265"/>
    <w:rsid w:val="00C663F7"/>
    <w:rsid w:val="00C6649D"/>
    <w:rsid w:val="00C66BD6"/>
    <w:rsid w:val="00C6707C"/>
    <w:rsid w:val="00C6757F"/>
    <w:rsid w:val="00C67D1E"/>
    <w:rsid w:val="00C67D9B"/>
    <w:rsid w:val="00C7077B"/>
    <w:rsid w:val="00C70AF7"/>
    <w:rsid w:val="00C70D0B"/>
    <w:rsid w:val="00C7124D"/>
    <w:rsid w:val="00C71B6B"/>
    <w:rsid w:val="00C71C42"/>
    <w:rsid w:val="00C7236D"/>
    <w:rsid w:val="00C72AB7"/>
    <w:rsid w:val="00C72C75"/>
    <w:rsid w:val="00C7322F"/>
    <w:rsid w:val="00C73AE7"/>
    <w:rsid w:val="00C74361"/>
    <w:rsid w:val="00C74810"/>
    <w:rsid w:val="00C74E41"/>
    <w:rsid w:val="00C767B9"/>
    <w:rsid w:val="00C76AE1"/>
    <w:rsid w:val="00C771AB"/>
    <w:rsid w:val="00C7723C"/>
    <w:rsid w:val="00C772A5"/>
    <w:rsid w:val="00C77B43"/>
    <w:rsid w:val="00C77E02"/>
    <w:rsid w:val="00C8020F"/>
    <w:rsid w:val="00C80EC3"/>
    <w:rsid w:val="00C81891"/>
    <w:rsid w:val="00C81AA3"/>
    <w:rsid w:val="00C81ECB"/>
    <w:rsid w:val="00C82209"/>
    <w:rsid w:val="00C827C9"/>
    <w:rsid w:val="00C82C05"/>
    <w:rsid w:val="00C8300E"/>
    <w:rsid w:val="00C83419"/>
    <w:rsid w:val="00C836CA"/>
    <w:rsid w:val="00C842B1"/>
    <w:rsid w:val="00C8563B"/>
    <w:rsid w:val="00C85832"/>
    <w:rsid w:val="00C85FC4"/>
    <w:rsid w:val="00C863D1"/>
    <w:rsid w:val="00C864C0"/>
    <w:rsid w:val="00C872E8"/>
    <w:rsid w:val="00C8781F"/>
    <w:rsid w:val="00C87AB0"/>
    <w:rsid w:val="00C90630"/>
    <w:rsid w:val="00C90681"/>
    <w:rsid w:val="00C91240"/>
    <w:rsid w:val="00C92453"/>
    <w:rsid w:val="00C9261B"/>
    <w:rsid w:val="00C9289E"/>
    <w:rsid w:val="00C92D46"/>
    <w:rsid w:val="00C93731"/>
    <w:rsid w:val="00C93D75"/>
    <w:rsid w:val="00C94207"/>
    <w:rsid w:val="00C949A3"/>
    <w:rsid w:val="00C95127"/>
    <w:rsid w:val="00C95704"/>
    <w:rsid w:val="00C95CAA"/>
    <w:rsid w:val="00C966DE"/>
    <w:rsid w:val="00C96774"/>
    <w:rsid w:val="00C967A9"/>
    <w:rsid w:val="00C96A29"/>
    <w:rsid w:val="00C96B73"/>
    <w:rsid w:val="00C96BDA"/>
    <w:rsid w:val="00CA042C"/>
    <w:rsid w:val="00CA0520"/>
    <w:rsid w:val="00CA0F08"/>
    <w:rsid w:val="00CA20AC"/>
    <w:rsid w:val="00CA2310"/>
    <w:rsid w:val="00CA24B2"/>
    <w:rsid w:val="00CA2988"/>
    <w:rsid w:val="00CA4014"/>
    <w:rsid w:val="00CA5645"/>
    <w:rsid w:val="00CA5A39"/>
    <w:rsid w:val="00CA603A"/>
    <w:rsid w:val="00CA6041"/>
    <w:rsid w:val="00CA697E"/>
    <w:rsid w:val="00CA729E"/>
    <w:rsid w:val="00CA7B45"/>
    <w:rsid w:val="00CA7F62"/>
    <w:rsid w:val="00CB000D"/>
    <w:rsid w:val="00CB02D3"/>
    <w:rsid w:val="00CB0826"/>
    <w:rsid w:val="00CB18CC"/>
    <w:rsid w:val="00CB1C6C"/>
    <w:rsid w:val="00CB28DE"/>
    <w:rsid w:val="00CB2DE6"/>
    <w:rsid w:val="00CB34EC"/>
    <w:rsid w:val="00CB35EB"/>
    <w:rsid w:val="00CB4CBE"/>
    <w:rsid w:val="00CB4EBE"/>
    <w:rsid w:val="00CB51E1"/>
    <w:rsid w:val="00CB660F"/>
    <w:rsid w:val="00CB6610"/>
    <w:rsid w:val="00CB69DF"/>
    <w:rsid w:val="00CB6A3E"/>
    <w:rsid w:val="00CB7C3E"/>
    <w:rsid w:val="00CB7F2D"/>
    <w:rsid w:val="00CC11BE"/>
    <w:rsid w:val="00CC1E64"/>
    <w:rsid w:val="00CC2A6D"/>
    <w:rsid w:val="00CC3B1A"/>
    <w:rsid w:val="00CC4338"/>
    <w:rsid w:val="00CC4739"/>
    <w:rsid w:val="00CC5469"/>
    <w:rsid w:val="00CC6003"/>
    <w:rsid w:val="00CC7396"/>
    <w:rsid w:val="00CC7BA8"/>
    <w:rsid w:val="00CD0156"/>
    <w:rsid w:val="00CD020B"/>
    <w:rsid w:val="00CD2874"/>
    <w:rsid w:val="00CD2A88"/>
    <w:rsid w:val="00CD2AC2"/>
    <w:rsid w:val="00CD2CE2"/>
    <w:rsid w:val="00CD320C"/>
    <w:rsid w:val="00CD3251"/>
    <w:rsid w:val="00CD36A6"/>
    <w:rsid w:val="00CD3A77"/>
    <w:rsid w:val="00CD5EB9"/>
    <w:rsid w:val="00CD614B"/>
    <w:rsid w:val="00CD6728"/>
    <w:rsid w:val="00CD6CDB"/>
    <w:rsid w:val="00CD712C"/>
    <w:rsid w:val="00CD71AB"/>
    <w:rsid w:val="00CD7209"/>
    <w:rsid w:val="00CD7801"/>
    <w:rsid w:val="00CE02DE"/>
    <w:rsid w:val="00CE07EE"/>
    <w:rsid w:val="00CE1D55"/>
    <w:rsid w:val="00CE2D76"/>
    <w:rsid w:val="00CE324A"/>
    <w:rsid w:val="00CE3BD3"/>
    <w:rsid w:val="00CE3C57"/>
    <w:rsid w:val="00CE47B4"/>
    <w:rsid w:val="00CE51D3"/>
    <w:rsid w:val="00CE60EF"/>
    <w:rsid w:val="00CE6762"/>
    <w:rsid w:val="00CE6968"/>
    <w:rsid w:val="00CE6B79"/>
    <w:rsid w:val="00CE7444"/>
    <w:rsid w:val="00CE79DD"/>
    <w:rsid w:val="00CF05B5"/>
    <w:rsid w:val="00CF1101"/>
    <w:rsid w:val="00CF191C"/>
    <w:rsid w:val="00CF2316"/>
    <w:rsid w:val="00CF2FD4"/>
    <w:rsid w:val="00CF3ACE"/>
    <w:rsid w:val="00CF3BDA"/>
    <w:rsid w:val="00CF500B"/>
    <w:rsid w:val="00CF5D90"/>
    <w:rsid w:val="00CF79AE"/>
    <w:rsid w:val="00D006DF"/>
    <w:rsid w:val="00D00899"/>
    <w:rsid w:val="00D00A0E"/>
    <w:rsid w:val="00D0134D"/>
    <w:rsid w:val="00D01CA6"/>
    <w:rsid w:val="00D02062"/>
    <w:rsid w:val="00D02537"/>
    <w:rsid w:val="00D02A01"/>
    <w:rsid w:val="00D02E47"/>
    <w:rsid w:val="00D0337E"/>
    <w:rsid w:val="00D034EF"/>
    <w:rsid w:val="00D03A4F"/>
    <w:rsid w:val="00D04643"/>
    <w:rsid w:val="00D05436"/>
    <w:rsid w:val="00D05895"/>
    <w:rsid w:val="00D05D38"/>
    <w:rsid w:val="00D05DD3"/>
    <w:rsid w:val="00D05F3D"/>
    <w:rsid w:val="00D0609F"/>
    <w:rsid w:val="00D06941"/>
    <w:rsid w:val="00D07A7C"/>
    <w:rsid w:val="00D07CA5"/>
    <w:rsid w:val="00D07D5F"/>
    <w:rsid w:val="00D1034B"/>
    <w:rsid w:val="00D1067F"/>
    <w:rsid w:val="00D10CF5"/>
    <w:rsid w:val="00D1116B"/>
    <w:rsid w:val="00D11221"/>
    <w:rsid w:val="00D11C10"/>
    <w:rsid w:val="00D11CF7"/>
    <w:rsid w:val="00D1227A"/>
    <w:rsid w:val="00D13C71"/>
    <w:rsid w:val="00D14B07"/>
    <w:rsid w:val="00D15C32"/>
    <w:rsid w:val="00D15DBA"/>
    <w:rsid w:val="00D1627C"/>
    <w:rsid w:val="00D16F42"/>
    <w:rsid w:val="00D1757B"/>
    <w:rsid w:val="00D178F6"/>
    <w:rsid w:val="00D17A7A"/>
    <w:rsid w:val="00D200A8"/>
    <w:rsid w:val="00D202B5"/>
    <w:rsid w:val="00D20776"/>
    <w:rsid w:val="00D217D9"/>
    <w:rsid w:val="00D21964"/>
    <w:rsid w:val="00D2207F"/>
    <w:rsid w:val="00D22E90"/>
    <w:rsid w:val="00D233B2"/>
    <w:rsid w:val="00D24EE9"/>
    <w:rsid w:val="00D25A41"/>
    <w:rsid w:val="00D25CEA"/>
    <w:rsid w:val="00D26EE2"/>
    <w:rsid w:val="00D27767"/>
    <w:rsid w:val="00D2790F"/>
    <w:rsid w:val="00D27B50"/>
    <w:rsid w:val="00D304FC"/>
    <w:rsid w:val="00D31928"/>
    <w:rsid w:val="00D319C1"/>
    <w:rsid w:val="00D31E31"/>
    <w:rsid w:val="00D33E8C"/>
    <w:rsid w:val="00D34653"/>
    <w:rsid w:val="00D34E65"/>
    <w:rsid w:val="00D34FA9"/>
    <w:rsid w:val="00D35C81"/>
    <w:rsid w:val="00D35CD3"/>
    <w:rsid w:val="00D36A4A"/>
    <w:rsid w:val="00D36A53"/>
    <w:rsid w:val="00D36D14"/>
    <w:rsid w:val="00D37E9A"/>
    <w:rsid w:val="00D406D9"/>
    <w:rsid w:val="00D410AF"/>
    <w:rsid w:val="00D412AA"/>
    <w:rsid w:val="00D42B54"/>
    <w:rsid w:val="00D43121"/>
    <w:rsid w:val="00D437CA"/>
    <w:rsid w:val="00D437DB"/>
    <w:rsid w:val="00D439D3"/>
    <w:rsid w:val="00D43CD0"/>
    <w:rsid w:val="00D44009"/>
    <w:rsid w:val="00D44B62"/>
    <w:rsid w:val="00D469AC"/>
    <w:rsid w:val="00D478A1"/>
    <w:rsid w:val="00D478F5"/>
    <w:rsid w:val="00D50492"/>
    <w:rsid w:val="00D51960"/>
    <w:rsid w:val="00D51DA2"/>
    <w:rsid w:val="00D5231A"/>
    <w:rsid w:val="00D52BD7"/>
    <w:rsid w:val="00D52DA5"/>
    <w:rsid w:val="00D53E6D"/>
    <w:rsid w:val="00D540FB"/>
    <w:rsid w:val="00D546FC"/>
    <w:rsid w:val="00D54AF1"/>
    <w:rsid w:val="00D54DDA"/>
    <w:rsid w:val="00D5512D"/>
    <w:rsid w:val="00D5515C"/>
    <w:rsid w:val="00D55A5C"/>
    <w:rsid w:val="00D55C4D"/>
    <w:rsid w:val="00D57729"/>
    <w:rsid w:val="00D60FC9"/>
    <w:rsid w:val="00D616DF"/>
    <w:rsid w:val="00D61FE5"/>
    <w:rsid w:val="00D6217C"/>
    <w:rsid w:val="00D6242B"/>
    <w:rsid w:val="00D62467"/>
    <w:rsid w:val="00D63013"/>
    <w:rsid w:val="00D6338F"/>
    <w:rsid w:val="00D63CEA"/>
    <w:rsid w:val="00D65B62"/>
    <w:rsid w:val="00D66604"/>
    <w:rsid w:val="00D670D1"/>
    <w:rsid w:val="00D67520"/>
    <w:rsid w:val="00D679AE"/>
    <w:rsid w:val="00D67E98"/>
    <w:rsid w:val="00D70138"/>
    <w:rsid w:val="00D70935"/>
    <w:rsid w:val="00D70D0F"/>
    <w:rsid w:val="00D724B8"/>
    <w:rsid w:val="00D735F3"/>
    <w:rsid w:val="00D7447A"/>
    <w:rsid w:val="00D75559"/>
    <w:rsid w:val="00D755FE"/>
    <w:rsid w:val="00D75732"/>
    <w:rsid w:val="00D75AE1"/>
    <w:rsid w:val="00D75CA9"/>
    <w:rsid w:val="00D75CE5"/>
    <w:rsid w:val="00D76ABF"/>
    <w:rsid w:val="00D77B6D"/>
    <w:rsid w:val="00D77D84"/>
    <w:rsid w:val="00D820DE"/>
    <w:rsid w:val="00D82438"/>
    <w:rsid w:val="00D825D2"/>
    <w:rsid w:val="00D82F50"/>
    <w:rsid w:val="00D83176"/>
    <w:rsid w:val="00D836BB"/>
    <w:rsid w:val="00D83792"/>
    <w:rsid w:val="00D8439A"/>
    <w:rsid w:val="00D85C91"/>
    <w:rsid w:val="00D85D23"/>
    <w:rsid w:val="00D86B38"/>
    <w:rsid w:val="00D86EBC"/>
    <w:rsid w:val="00D8702B"/>
    <w:rsid w:val="00D87258"/>
    <w:rsid w:val="00D87330"/>
    <w:rsid w:val="00D87647"/>
    <w:rsid w:val="00D8765F"/>
    <w:rsid w:val="00D87F78"/>
    <w:rsid w:val="00D9008F"/>
    <w:rsid w:val="00D906CA"/>
    <w:rsid w:val="00D90717"/>
    <w:rsid w:val="00D91665"/>
    <w:rsid w:val="00D921FE"/>
    <w:rsid w:val="00D9223A"/>
    <w:rsid w:val="00D93514"/>
    <w:rsid w:val="00D939E6"/>
    <w:rsid w:val="00D93DBC"/>
    <w:rsid w:val="00D94814"/>
    <w:rsid w:val="00D95193"/>
    <w:rsid w:val="00D9532A"/>
    <w:rsid w:val="00D95467"/>
    <w:rsid w:val="00D95721"/>
    <w:rsid w:val="00D971D2"/>
    <w:rsid w:val="00D97260"/>
    <w:rsid w:val="00D97D27"/>
    <w:rsid w:val="00DA03E6"/>
    <w:rsid w:val="00DA0882"/>
    <w:rsid w:val="00DA1F5B"/>
    <w:rsid w:val="00DA23B8"/>
    <w:rsid w:val="00DA2970"/>
    <w:rsid w:val="00DA2ADA"/>
    <w:rsid w:val="00DA2E89"/>
    <w:rsid w:val="00DA3BA5"/>
    <w:rsid w:val="00DA5553"/>
    <w:rsid w:val="00DA59B8"/>
    <w:rsid w:val="00DA59CB"/>
    <w:rsid w:val="00DA5B80"/>
    <w:rsid w:val="00DA63CB"/>
    <w:rsid w:val="00DA67EA"/>
    <w:rsid w:val="00DA68EC"/>
    <w:rsid w:val="00DA6CFC"/>
    <w:rsid w:val="00DA6FB1"/>
    <w:rsid w:val="00DA7279"/>
    <w:rsid w:val="00DB03EE"/>
    <w:rsid w:val="00DB09B8"/>
    <w:rsid w:val="00DB29B4"/>
    <w:rsid w:val="00DB2DD9"/>
    <w:rsid w:val="00DB3435"/>
    <w:rsid w:val="00DB3745"/>
    <w:rsid w:val="00DB3B85"/>
    <w:rsid w:val="00DB4291"/>
    <w:rsid w:val="00DB42A0"/>
    <w:rsid w:val="00DB4BF1"/>
    <w:rsid w:val="00DB6200"/>
    <w:rsid w:val="00DB6D30"/>
    <w:rsid w:val="00DB6F3B"/>
    <w:rsid w:val="00DB75E2"/>
    <w:rsid w:val="00DB7607"/>
    <w:rsid w:val="00DB7F0B"/>
    <w:rsid w:val="00DC006E"/>
    <w:rsid w:val="00DC11A7"/>
    <w:rsid w:val="00DC2293"/>
    <w:rsid w:val="00DC24FD"/>
    <w:rsid w:val="00DC2B4C"/>
    <w:rsid w:val="00DC32FF"/>
    <w:rsid w:val="00DC3722"/>
    <w:rsid w:val="00DC3813"/>
    <w:rsid w:val="00DC3AB9"/>
    <w:rsid w:val="00DC42A2"/>
    <w:rsid w:val="00DC4E63"/>
    <w:rsid w:val="00DC4E90"/>
    <w:rsid w:val="00DC4ED2"/>
    <w:rsid w:val="00DC5A59"/>
    <w:rsid w:val="00DC5DDB"/>
    <w:rsid w:val="00DC5F1F"/>
    <w:rsid w:val="00DC6093"/>
    <w:rsid w:val="00DC61C4"/>
    <w:rsid w:val="00DC6EA6"/>
    <w:rsid w:val="00DD0714"/>
    <w:rsid w:val="00DD0ABB"/>
    <w:rsid w:val="00DD1105"/>
    <w:rsid w:val="00DD1355"/>
    <w:rsid w:val="00DD26AD"/>
    <w:rsid w:val="00DD2CA3"/>
    <w:rsid w:val="00DD30AA"/>
    <w:rsid w:val="00DD4082"/>
    <w:rsid w:val="00DD442D"/>
    <w:rsid w:val="00DD5409"/>
    <w:rsid w:val="00DD5D1A"/>
    <w:rsid w:val="00DD5E07"/>
    <w:rsid w:val="00DD7459"/>
    <w:rsid w:val="00DD78D8"/>
    <w:rsid w:val="00DE0015"/>
    <w:rsid w:val="00DE15BE"/>
    <w:rsid w:val="00DE19BC"/>
    <w:rsid w:val="00DE20E5"/>
    <w:rsid w:val="00DE3178"/>
    <w:rsid w:val="00DE40AD"/>
    <w:rsid w:val="00DE462E"/>
    <w:rsid w:val="00DE466B"/>
    <w:rsid w:val="00DE4712"/>
    <w:rsid w:val="00DE4A18"/>
    <w:rsid w:val="00DE60C4"/>
    <w:rsid w:val="00DE7887"/>
    <w:rsid w:val="00DE7BD2"/>
    <w:rsid w:val="00DF04ED"/>
    <w:rsid w:val="00DF25DE"/>
    <w:rsid w:val="00DF2E64"/>
    <w:rsid w:val="00DF3766"/>
    <w:rsid w:val="00DF376D"/>
    <w:rsid w:val="00DF3A55"/>
    <w:rsid w:val="00DF3E48"/>
    <w:rsid w:val="00DF428E"/>
    <w:rsid w:val="00DF42D9"/>
    <w:rsid w:val="00DF4CC4"/>
    <w:rsid w:val="00DF5432"/>
    <w:rsid w:val="00DF5CB2"/>
    <w:rsid w:val="00DF63E6"/>
    <w:rsid w:val="00DF6EEF"/>
    <w:rsid w:val="00DF7379"/>
    <w:rsid w:val="00DF756F"/>
    <w:rsid w:val="00DF7BF9"/>
    <w:rsid w:val="00DF7D5D"/>
    <w:rsid w:val="00E010B8"/>
    <w:rsid w:val="00E0121A"/>
    <w:rsid w:val="00E01351"/>
    <w:rsid w:val="00E01635"/>
    <w:rsid w:val="00E01CA7"/>
    <w:rsid w:val="00E01DE1"/>
    <w:rsid w:val="00E023F6"/>
    <w:rsid w:val="00E02BA1"/>
    <w:rsid w:val="00E02C5B"/>
    <w:rsid w:val="00E02D3D"/>
    <w:rsid w:val="00E03153"/>
    <w:rsid w:val="00E04242"/>
    <w:rsid w:val="00E04EE4"/>
    <w:rsid w:val="00E04EFB"/>
    <w:rsid w:val="00E06F11"/>
    <w:rsid w:val="00E06F9A"/>
    <w:rsid w:val="00E0702C"/>
    <w:rsid w:val="00E0768F"/>
    <w:rsid w:val="00E076D0"/>
    <w:rsid w:val="00E07DC5"/>
    <w:rsid w:val="00E07FC9"/>
    <w:rsid w:val="00E10B14"/>
    <w:rsid w:val="00E10D32"/>
    <w:rsid w:val="00E10FD4"/>
    <w:rsid w:val="00E12BCE"/>
    <w:rsid w:val="00E131DC"/>
    <w:rsid w:val="00E139B9"/>
    <w:rsid w:val="00E13D38"/>
    <w:rsid w:val="00E14E1A"/>
    <w:rsid w:val="00E156CA"/>
    <w:rsid w:val="00E16338"/>
    <w:rsid w:val="00E16A94"/>
    <w:rsid w:val="00E16C2B"/>
    <w:rsid w:val="00E172B9"/>
    <w:rsid w:val="00E17911"/>
    <w:rsid w:val="00E202C8"/>
    <w:rsid w:val="00E20870"/>
    <w:rsid w:val="00E20AA7"/>
    <w:rsid w:val="00E20BCE"/>
    <w:rsid w:val="00E20CF2"/>
    <w:rsid w:val="00E215EF"/>
    <w:rsid w:val="00E217B9"/>
    <w:rsid w:val="00E223E7"/>
    <w:rsid w:val="00E230A7"/>
    <w:rsid w:val="00E238FD"/>
    <w:rsid w:val="00E24577"/>
    <w:rsid w:val="00E2492D"/>
    <w:rsid w:val="00E2498F"/>
    <w:rsid w:val="00E25122"/>
    <w:rsid w:val="00E25512"/>
    <w:rsid w:val="00E269FF"/>
    <w:rsid w:val="00E26A95"/>
    <w:rsid w:val="00E26F5F"/>
    <w:rsid w:val="00E27D1D"/>
    <w:rsid w:val="00E304CA"/>
    <w:rsid w:val="00E3073A"/>
    <w:rsid w:val="00E30F90"/>
    <w:rsid w:val="00E310AE"/>
    <w:rsid w:val="00E31EA7"/>
    <w:rsid w:val="00E323BB"/>
    <w:rsid w:val="00E3274E"/>
    <w:rsid w:val="00E32EDE"/>
    <w:rsid w:val="00E33C56"/>
    <w:rsid w:val="00E34A2B"/>
    <w:rsid w:val="00E358F6"/>
    <w:rsid w:val="00E35BBD"/>
    <w:rsid w:val="00E35E4F"/>
    <w:rsid w:val="00E36039"/>
    <w:rsid w:val="00E36D19"/>
    <w:rsid w:val="00E36FA3"/>
    <w:rsid w:val="00E37529"/>
    <w:rsid w:val="00E377F3"/>
    <w:rsid w:val="00E37908"/>
    <w:rsid w:val="00E37F9D"/>
    <w:rsid w:val="00E40494"/>
    <w:rsid w:val="00E405E6"/>
    <w:rsid w:val="00E406BB"/>
    <w:rsid w:val="00E408D6"/>
    <w:rsid w:val="00E40EFB"/>
    <w:rsid w:val="00E417FC"/>
    <w:rsid w:val="00E41A25"/>
    <w:rsid w:val="00E41CAA"/>
    <w:rsid w:val="00E426BF"/>
    <w:rsid w:val="00E42919"/>
    <w:rsid w:val="00E42A37"/>
    <w:rsid w:val="00E42D62"/>
    <w:rsid w:val="00E42D9F"/>
    <w:rsid w:val="00E43845"/>
    <w:rsid w:val="00E43B5A"/>
    <w:rsid w:val="00E448C2"/>
    <w:rsid w:val="00E45873"/>
    <w:rsid w:val="00E45CA2"/>
    <w:rsid w:val="00E45DEA"/>
    <w:rsid w:val="00E462A1"/>
    <w:rsid w:val="00E46A9C"/>
    <w:rsid w:val="00E46ADB"/>
    <w:rsid w:val="00E47DE7"/>
    <w:rsid w:val="00E500DC"/>
    <w:rsid w:val="00E503FC"/>
    <w:rsid w:val="00E5111D"/>
    <w:rsid w:val="00E51BBF"/>
    <w:rsid w:val="00E52002"/>
    <w:rsid w:val="00E5264B"/>
    <w:rsid w:val="00E52AF7"/>
    <w:rsid w:val="00E52BFA"/>
    <w:rsid w:val="00E53391"/>
    <w:rsid w:val="00E53C67"/>
    <w:rsid w:val="00E5437D"/>
    <w:rsid w:val="00E54465"/>
    <w:rsid w:val="00E54B2E"/>
    <w:rsid w:val="00E551D1"/>
    <w:rsid w:val="00E56303"/>
    <w:rsid w:val="00E56E37"/>
    <w:rsid w:val="00E608EE"/>
    <w:rsid w:val="00E61475"/>
    <w:rsid w:val="00E61AFF"/>
    <w:rsid w:val="00E63471"/>
    <w:rsid w:val="00E63894"/>
    <w:rsid w:val="00E638CF"/>
    <w:rsid w:val="00E64A73"/>
    <w:rsid w:val="00E6526B"/>
    <w:rsid w:val="00E6555F"/>
    <w:rsid w:val="00E656C6"/>
    <w:rsid w:val="00E65BA0"/>
    <w:rsid w:val="00E66297"/>
    <w:rsid w:val="00E664CD"/>
    <w:rsid w:val="00E66760"/>
    <w:rsid w:val="00E671D6"/>
    <w:rsid w:val="00E67E7A"/>
    <w:rsid w:val="00E67F4E"/>
    <w:rsid w:val="00E712CD"/>
    <w:rsid w:val="00E71FFD"/>
    <w:rsid w:val="00E72B4F"/>
    <w:rsid w:val="00E73323"/>
    <w:rsid w:val="00E73DFC"/>
    <w:rsid w:val="00E7462C"/>
    <w:rsid w:val="00E746D7"/>
    <w:rsid w:val="00E749E5"/>
    <w:rsid w:val="00E74F17"/>
    <w:rsid w:val="00E753D3"/>
    <w:rsid w:val="00E76986"/>
    <w:rsid w:val="00E76A67"/>
    <w:rsid w:val="00E77170"/>
    <w:rsid w:val="00E7753F"/>
    <w:rsid w:val="00E77784"/>
    <w:rsid w:val="00E77969"/>
    <w:rsid w:val="00E77F70"/>
    <w:rsid w:val="00E8012E"/>
    <w:rsid w:val="00E807B5"/>
    <w:rsid w:val="00E81A13"/>
    <w:rsid w:val="00E823DF"/>
    <w:rsid w:val="00E82A38"/>
    <w:rsid w:val="00E83051"/>
    <w:rsid w:val="00E8321A"/>
    <w:rsid w:val="00E833CF"/>
    <w:rsid w:val="00E83B8C"/>
    <w:rsid w:val="00E83EB8"/>
    <w:rsid w:val="00E84555"/>
    <w:rsid w:val="00E845C0"/>
    <w:rsid w:val="00E84AAD"/>
    <w:rsid w:val="00E84D6C"/>
    <w:rsid w:val="00E85084"/>
    <w:rsid w:val="00E850E7"/>
    <w:rsid w:val="00E85193"/>
    <w:rsid w:val="00E85988"/>
    <w:rsid w:val="00E85D44"/>
    <w:rsid w:val="00E85EA9"/>
    <w:rsid w:val="00E87549"/>
    <w:rsid w:val="00E90A0A"/>
    <w:rsid w:val="00E90A76"/>
    <w:rsid w:val="00E90BA9"/>
    <w:rsid w:val="00E91AAE"/>
    <w:rsid w:val="00E92C1D"/>
    <w:rsid w:val="00E92CF3"/>
    <w:rsid w:val="00E9407F"/>
    <w:rsid w:val="00E94134"/>
    <w:rsid w:val="00E946B8"/>
    <w:rsid w:val="00E94C19"/>
    <w:rsid w:val="00E95962"/>
    <w:rsid w:val="00E95B2E"/>
    <w:rsid w:val="00E9629D"/>
    <w:rsid w:val="00E9657F"/>
    <w:rsid w:val="00E96DB6"/>
    <w:rsid w:val="00E96E6B"/>
    <w:rsid w:val="00E96FC9"/>
    <w:rsid w:val="00E971A2"/>
    <w:rsid w:val="00E976A8"/>
    <w:rsid w:val="00EA279F"/>
    <w:rsid w:val="00EA3FFB"/>
    <w:rsid w:val="00EA4629"/>
    <w:rsid w:val="00EA4645"/>
    <w:rsid w:val="00EA4757"/>
    <w:rsid w:val="00EA47DF"/>
    <w:rsid w:val="00EA4B9B"/>
    <w:rsid w:val="00EA5DB0"/>
    <w:rsid w:val="00EA63D9"/>
    <w:rsid w:val="00EA7060"/>
    <w:rsid w:val="00EA7ABE"/>
    <w:rsid w:val="00EB02C0"/>
    <w:rsid w:val="00EB0328"/>
    <w:rsid w:val="00EB0F07"/>
    <w:rsid w:val="00EB1CAC"/>
    <w:rsid w:val="00EB1CD1"/>
    <w:rsid w:val="00EB2A4C"/>
    <w:rsid w:val="00EB302E"/>
    <w:rsid w:val="00EB383F"/>
    <w:rsid w:val="00EB3AF6"/>
    <w:rsid w:val="00EB4662"/>
    <w:rsid w:val="00EB4C96"/>
    <w:rsid w:val="00EB5596"/>
    <w:rsid w:val="00EB5AA0"/>
    <w:rsid w:val="00EB72DA"/>
    <w:rsid w:val="00EB7A53"/>
    <w:rsid w:val="00EC0355"/>
    <w:rsid w:val="00EC0A84"/>
    <w:rsid w:val="00EC0CBB"/>
    <w:rsid w:val="00EC1528"/>
    <w:rsid w:val="00EC2526"/>
    <w:rsid w:val="00EC2F0B"/>
    <w:rsid w:val="00EC3369"/>
    <w:rsid w:val="00EC3A06"/>
    <w:rsid w:val="00EC4D5E"/>
    <w:rsid w:val="00EC50C8"/>
    <w:rsid w:val="00EC5182"/>
    <w:rsid w:val="00EC6345"/>
    <w:rsid w:val="00EC6376"/>
    <w:rsid w:val="00EC6503"/>
    <w:rsid w:val="00EC66DA"/>
    <w:rsid w:val="00EC6ACD"/>
    <w:rsid w:val="00EC6DD0"/>
    <w:rsid w:val="00EC74C8"/>
    <w:rsid w:val="00EC75F7"/>
    <w:rsid w:val="00ED00D6"/>
    <w:rsid w:val="00ED0199"/>
    <w:rsid w:val="00ED0551"/>
    <w:rsid w:val="00ED0788"/>
    <w:rsid w:val="00ED07F7"/>
    <w:rsid w:val="00ED14E3"/>
    <w:rsid w:val="00ED19F9"/>
    <w:rsid w:val="00ED1C73"/>
    <w:rsid w:val="00ED214A"/>
    <w:rsid w:val="00ED25C3"/>
    <w:rsid w:val="00ED2AA7"/>
    <w:rsid w:val="00ED358F"/>
    <w:rsid w:val="00ED37D3"/>
    <w:rsid w:val="00ED40AE"/>
    <w:rsid w:val="00ED4312"/>
    <w:rsid w:val="00ED4BCB"/>
    <w:rsid w:val="00ED4DA1"/>
    <w:rsid w:val="00ED4F75"/>
    <w:rsid w:val="00ED5E21"/>
    <w:rsid w:val="00ED6A11"/>
    <w:rsid w:val="00ED79F8"/>
    <w:rsid w:val="00EE031F"/>
    <w:rsid w:val="00EE0B6F"/>
    <w:rsid w:val="00EE0E6E"/>
    <w:rsid w:val="00EE28F8"/>
    <w:rsid w:val="00EE2CA2"/>
    <w:rsid w:val="00EE30CD"/>
    <w:rsid w:val="00EE32AA"/>
    <w:rsid w:val="00EE442F"/>
    <w:rsid w:val="00EE4971"/>
    <w:rsid w:val="00EE55BC"/>
    <w:rsid w:val="00EE5A32"/>
    <w:rsid w:val="00EE5CDD"/>
    <w:rsid w:val="00EE5D67"/>
    <w:rsid w:val="00EE5F71"/>
    <w:rsid w:val="00EE6048"/>
    <w:rsid w:val="00EF06EF"/>
    <w:rsid w:val="00EF0DBB"/>
    <w:rsid w:val="00EF0FC4"/>
    <w:rsid w:val="00EF1D00"/>
    <w:rsid w:val="00EF1F91"/>
    <w:rsid w:val="00EF1FA2"/>
    <w:rsid w:val="00EF20C4"/>
    <w:rsid w:val="00EF2DAC"/>
    <w:rsid w:val="00EF32B5"/>
    <w:rsid w:val="00EF3D72"/>
    <w:rsid w:val="00EF3DAC"/>
    <w:rsid w:val="00EF68FE"/>
    <w:rsid w:val="00EF6F99"/>
    <w:rsid w:val="00EF77C9"/>
    <w:rsid w:val="00EF7AB1"/>
    <w:rsid w:val="00F00184"/>
    <w:rsid w:val="00F0135E"/>
    <w:rsid w:val="00F01A4B"/>
    <w:rsid w:val="00F02224"/>
    <w:rsid w:val="00F02A29"/>
    <w:rsid w:val="00F02AC3"/>
    <w:rsid w:val="00F02CC9"/>
    <w:rsid w:val="00F035F7"/>
    <w:rsid w:val="00F03DA3"/>
    <w:rsid w:val="00F042C9"/>
    <w:rsid w:val="00F04DF0"/>
    <w:rsid w:val="00F0526E"/>
    <w:rsid w:val="00F05581"/>
    <w:rsid w:val="00F05AD6"/>
    <w:rsid w:val="00F05D9A"/>
    <w:rsid w:val="00F05F2A"/>
    <w:rsid w:val="00F06CCA"/>
    <w:rsid w:val="00F06DFF"/>
    <w:rsid w:val="00F06F0B"/>
    <w:rsid w:val="00F07229"/>
    <w:rsid w:val="00F074E3"/>
    <w:rsid w:val="00F075DD"/>
    <w:rsid w:val="00F0777D"/>
    <w:rsid w:val="00F106D5"/>
    <w:rsid w:val="00F10BE2"/>
    <w:rsid w:val="00F10F2E"/>
    <w:rsid w:val="00F11724"/>
    <w:rsid w:val="00F1227B"/>
    <w:rsid w:val="00F12C10"/>
    <w:rsid w:val="00F14273"/>
    <w:rsid w:val="00F14366"/>
    <w:rsid w:val="00F15B1C"/>
    <w:rsid w:val="00F15D61"/>
    <w:rsid w:val="00F15E2E"/>
    <w:rsid w:val="00F15E76"/>
    <w:rsid w:val="00F15EC0"/>
    <w:rsid w:val="00F160FA"/>
    <w:rsid w:val="00F162B3"/>
    <w:rsid w:val="00F16314"/>
    <w:rsid w:val="00F16CBD"/>
    <w:rsid w:val="00F17344"/>
    <w:rsid w:val="00F17EFE"/>
    <w:rsid w:val="00F21A1B"/>
    <w:rsid w:val="00F22521"/>
    <w:rsid w:val="00F234EE"/>
    <w:rsid w:val="00F23C46"/>
    <w:rsid w:val="00F24F96"/>
    <w:rsid w:val="00F25446"/>
    <w:rsid w:val="00F258E4"/>
    <w:rsid w:val="00F260C2"/>
    <w:rsid w:val="00F2637D"/>
    <w:rsid w:val="00F26869"/>
    <w:rsid w:val="00F2702B"/>
    <w:rsid w:val="00F27A43"/>
    <w:rsid w:val="00F30662"/>
    <w:rsid w:val="00F30925"/>
    <w:rsid w:val="00F31E86"/>
    <w:rsid w:val="00F31F85"/>
    <w:rsid w:val="00F32E24"/>
    <w:rsid w:val="00F33C1E"/>
    <w:rsid w:val="00F34172"/>
    <w:rsid w:val="00F34CF1"/>
    <w:rsid w:val="00F366D9"/>
    <w:rsid w:val="00F36E52"/>
    <w:rsid w:val="00F37190"/>
    <w:rsid w:val="00F37849"/>
    <w:rsid w:val="00F402F1"/>
    <w:rsid w:val="00F40703"/>
    <w:rsid w:val="00F40B74"/>
    <w:rsid w:val="00F416CC"/>
    <w:rsid w:val="00F4183D"/>
    <w:rsid w:val="00F41891"/>
    <w:rsid w:val="00F41CDF"/>
    <w:rsid w:val="00F41E27"/>
    <w:rsid w:val="00F42C03"/>
    <w:rsid w:val="00F42D08"/>
    <w:rsid w:val="00F42F92"/>
    <w:rsid w:val="00F42F96"/>
    <w:rsid w:val="00F45C18"/>
    <w:rsid w:val="00F46C16"/>
    <w:rsid w:val="00F500D1"/>
    <w:rsid w:val="00F5093B"/>
    <w:rsid w:val="00F51A2C"/>
    <w:rsid w:val="00F52288"/>
    <w:rsid w:val="00F529BC"/>
    <w:rsid w:val="00F52C0B"/>
    <w:rsid w:val="00F531B9"/>
    <w:rsid w:val="00F53B30"/>
    <w:rsid w:val="00F54158"/>
    <w:rsid w:val="00F54313"/>
    <w:rsid w:val="00F546F8"/>
    <w:rsid w:val="00F55228"/>
    <w:rsid w:val="00F569ED"/>
    <w:rsid w:val="00F56E2C"/>
    <w:rsid w:val="00F57796"/>
    <w:rsid w:val="00F578DF"/>
    <w:rsid w:val="00F57AA6"/>
    <w:rsid w:val="00F605CE"/>
    <w:rsid w:val="00F61EEF"/>
    <w:rsid w:val="00F625BE"/>
    <w:rsid w:val="00F625D2"/>
    <w:rsid w:val="00F62A29"/>
    <w:rsid w:val="00F63825"/>
    <w:rsid w:val="00F64130"/>
    <w:rsid w:val="00F65167"/>
    <w:rsid w:val="00F65398"/>
    <w:rsid w:val="00F6540E"/>
    <w:rsid w:val="00F6580D"/>
    <w:rsid w:val="00F6651A"/>
    <w:rsid w:val="00F66A51"/>
    <w:rsid w:val="00F671BF"/>
    <w:rsid w:val="00F7064C"/>
    <w:rsid w:val="00F7136E"/>
    <w:rsid w:val="00F7164B"/>
    <w:rsid w:val="00F71CEA"/>
    <w:rsid w:val="00F724D1"/>
    <w:rsid w:val="00F73708"/>
    <w:rsid w:val="00F744EA"/>
    <w:rsid w:val="00F747A7"/>
    <w:rsid w:val="00F74B56"/>
    <w:rsid w:val="00F74D49"/>
    <w:rsid w:val="00F75557"/>
    <w:rsid w:val="00F75634"/>
    <w:rsid w:val="00F7686C"/>
    <w:rsid w:val="00F7735F"/>
    <w:rsid w:val="00F80C4A"/>
    <w:rsid w:val="00F818C8"/>
    <w:rsid w:val="00F82F13"/>
    <w:rsid w:val="00F836FC"/>
    <w:rsid w:val="00F83BF5"/>
    <w:rsid w:val="00F84485"/>
    <w:rsid w:val="00F8575E"/>
    <w:rsid w:val="00F85AB7"/>
    <w:rsid w:val="00F85EA0"/>
    <w:rsid w:val="00F86F06"/>
    <w:rsid w:val="00F86F98"/>
    <w:rsid w:val="00F909A2"/>
    <w:rsid w:val="00F90B6E"/>
    <w:rsid w:val="00F913E7"/>
    <w:rsid w:val="00F9156D"/>
    <w:rsid w:val="00F91C5B"/>
    <w:rsid w:val="00F92647"/>
    <w:rsid w:val="00F92768"/>
    <w:rsid w:val="00F92D58"/>
    <w:rsid w:val="00F93C5A"/>
    <w:rsid w:val="00F952DF"/>
    <w:rsid w:val="00F954AC"/>
    <w:rsid w:val="00F95744"/>
    <w:rsid w:val="00F958B9"/>
    <w:rsid w:val="00F96D44"/>
    <w:rsid w:val="00F97178"/>
    <w:rsid w:val="00F97BF2"/>
    <w:rsid w:val="00F97E27"/>
    <w:rsid w:val="00FA0B5A"/>
    <w:rsid w:val="00FA1694"/>
    <w:rsid w:val="00FA1710"/>
    <w:rsid w:val="00FA1B9C"/>
    <w:rsid w:val="00FA1ED8"/>
    <w:rsid w:val="00FA31C9"/>
    <w:rsid w:val="00FA336B"/>
    <w:rsid w:val="00FA3902"/>
    <w:rsid w:val="00FA43BC"/>
    <w:rsid w:val="00FA5079"/>
    <w:rsid w:val="00FA53DE"/>
    <w:rsid w:val="00FA58A2"/>
    <w:rsid w:val="00FA59AB"/>
    <w:rsid w:val="00FA67F0"/>
    <w:rsid w:val="00FA724C"/>
    <w:rsid w:val="00FA7307"/>
    <w:rsid w:val="00FA7E35"/>
    <w:rsid w:val="00FA7EFE"/>
    <w:rsid w:val="00FB00E2"/>
    <w:rsid w:val="00FB017A"/>
    <w:rsid w:val="00FB03A0"/>
    <w:rsid w:val="00FB0876"/>
    <w:rsid w:val="00FB1BDF"/>
    <w:rsid w:val="00FB2BDB"/>
    <w:rsid w:val="00FB2DFD"/>
    <w:rsid w:val="00FB3122"/>
    <w:rsid w:val="00FB44D7"/>
    <w:rsid w:val="00FB4836"/>
    <w:rsid w:val="00FB499F"/>
    <w:rsid w:val="00FB4B6F"/>
    <w:rsid w:val="00FB566A"/>
    <w:rsid w:val="00FB592E"/>
    <w:rsid w:val="00FB595B"/>
    <w:rsid w:val="00FB6484"/>
    <w:rsid w:val="00FB743C"/>
    <w:rsid w:val="00FC0305"/>
    <w:rsid w:val="00FC0F5B"/>
    <w:rsid w:val="00FC1949"/>
    <w:rsid w:val="00FC211C"/>
    <w:rsid w:val="00FC2CCF"/>
    <w:rsid w:val="00FC335A"/>
    <w:rsid w:val="00FC3386"/>
    <w:rsid w:val="00FC3872"/>
    <w:rsid w:val="00FC3E9C"/>
    <w:rsid w:val="00FC45BD"/>
    <w:rsid w:val="00FC4976"/>
    <w:rsid w:val="00FC4B0F"/>
    <w:rsid w:val="00FC5FF0"/>
    <w:rsid w:val="00FC69C5"/>
    <w:rsid w:val="00FC7752"/>
    <w:rsid w:val="00FD027C"/>
    <w:rsid w:val="00FD088A"/>
    <w:rsid w:val="00FD0936"/>
    <w:rsid w:val="00FD0B6E"/>
    <w:rsid w:val="00FD1ACC"/>
    <w:rsid w:val="00FD1BBE"/>
    <w:rsid w:val="00FD2E22"/>
    <w:rsid w:val="00FD3518"/>
    <w:rsid w:val="00FD44B2"/>
    <w:rsid w:val="00FD482D"/>
    <w:rsid w:val="00FD484C"/>
    <w:rsid w:val="00FD4AA0"/>
    <w:rsid w:val="00FD4E4A"/>
    <w:rsid w:val="00FD5D87"/>
    <w:rsid w:val="00FD6C39"/>
    <w:rsid w:val="00FD7E1B"/>
    <w:rsid w:val="00FE0C05"/>
    <w:rsid w:val="00FE130F"/>
    <w:rsid w:val="00FE1507"/>
    <w:rsid w:val="00FE2AFA"/>
    <w:rsid w:val="00FE2CD7"/>
    <w:rsid w:val="00FE2E89"/>
    <w:rsid w:val="00FE2EE5"/>
    <w:rsid w:val="00FE320B"/>
    <w:rsid w:val="00FE366B"/>
    <w:rsid w:val="00FE3BC8"/>
    <w:rsid w:val="00FE3E59"/>
    <w:rsid w:val="00FE5049"/>
    <w:rsid w:val="00FE5430"/>
    <w:rsid w:val="00FE64BD"/>
    <w:rsid w:val="00FE76EE"/>
    <w:rsid w:val="00FE774F"/>
    <w:rsid w:val="00FF1A7C"/>
    <w:rsid w:val="00FF22A7"/>
    <w:rsid w:val="00FF526A"/>
    <w:rsid w:val="00FF6C6B"/>
    <w:rsid w:val="00FF6EF3"/>
    <w:rsid w:val="00FF7708"/>
    <w:rsid w:val="00FF772E"/>
    <w:rsid w:val="00FF7ACB"/>
    <w:rsid w:val="00FF7B4F"/>
    <w:rsid w:val="00FF7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B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151BE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151BE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комментарий"/>
    <w:rsid w:val="00151BE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151BE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151B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kovAA\Desktop\&#1052;&#1077;&#1090;&#1072;&#1083;&#1083;&#1086;&#1083;&#1086;&#1084;\&#1059;&#1053;&#1055;\2019\&#1051;&#1086;&#1090;%20&#8470;1-2019\&#1060;&#1086;&#1088;&#1084;&#1072;%20&#1087;&#1086;&#1076;&#1090;&#1074;&#1077;&#1088;&#1078;&#1076;&#1077;&#1085;&#1080;&#1103;%20&#1087;&#1088;&#1080;&#1085;&#1072;&#1076;&#1083;&#1077;&#1078;&#1085;&#1086;&#1089;&#1090;&#1080;%20&#1087;&#1086;&#1089;&#1090;&#1072;&#1074;&#1097;&#1080;&#1082;&#1072;%20&#1082;%20&#1089;&#1091;&#1073;&#1098;&#1077;&#1082;&#1090;&#1072;&#1084;%20&#1084;&#1072;&#1083;&#1086;&#1075;&#1086;%20&#1080;%20&#1089;&#1088;&#1077;&#1076;&#1085;&#1077;&#1075;&#1086;%20&#1087;&#1088;&#1077;&#1076;&#1087;&#1088;&#1080;&#1085;&#1080;&#1084;&#1072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Форма подтверждения принадлежности поставщика к субъектам малого и среднего предпринимательства.dotx</Template>
  <TotalTime>0</TotalTime>
  <Pages>3</Pages>
  <Words>913</Words>
  <Characters>5208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</dc:creator>
  <cp:lastModifiedBy>VolkovAA</cp:lastModifiedBy>
  <cp:revision>1</cp:revision>
  <dcterms:created xsi:type="dcterms:W3CDTF">2019-02-26T13:23:00Z</dcterms:created>
  <dcterms:modified xsi:type="dcterms:W3CDTF">2019-02-26T13:23:00Z</dcterms:modified>
</cp:coreProperties>
</file>